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B03" w:rsidRDefault="00313B03" w:rsidP="003E00CF">
      <w:pPr>
        <w:ind w:right="49"/>
        <w:jc w:val="center"/>
        <w:rPr>
          <w:rFonts w:ascii="Arial" w:hAnsi="Arial" w:cs="Arial"/>
          <w:b/>
          <w:bCs/>
          <w:sz w:val="30"/>
          <w:szCs w:val="30"/>
        </w:rPr>
      </w:pPr>
      <w:bookmarkStart w:id="0" w:name="OLE_LINK2"/>
    </w:p>
    <w:p w:rsidR="00313B03" w:rsidRPr="00FB6451" w:rsidRDefault="00313B03" w:rsidP="003E00CF">
      <w:pPr>
        <w:ind w:right="49"/>
        <w:jc w:val="center"/>
        <w:rPr>
          <w:rFonts w:ascii="Arial" w:hAnsi="Arial" w:cs="Arial"/>
          <w:b/>
          <w:bCs/>
          <w:sz w:val="30"/>
          <w:szCs w:val="30"/>
        </w:rPr>
      </w:pPr>
      <w:r w:rsidRPr="00FB6451">
        <w:rPr>
          <w:rFonts w:ascii="Arial" w:hAnsi="Arial" w:cs="Arial"/>
          <w:b/>
          <w:bCs/>
          <w:sz w:val="30"/>
          <w:szCs w:val="30"/>
        </w:rPr>
        <w:t xml:space="preserve">EDITAL </w:t>
      </w:r>
    </w:p>
    <w:p w:rsidR="00313B03" w:rsidRPr="006465F8" w:rsidRDefault="00313B03" w:rsidP="003E00CF">
      <w:pPr>
        <w:ind w:right="49"/>
        <w:jc w:val="center"/>
        <w:rPr>
          <w:rFonts w:ascii="Arial" w:hAnsi="Arial" w:cs="Arial"/>
          <w:b/>
          <w:bCs/>
          <w:color w:val="FF0000"/>
          <w:sz w:val="30"/>
          <w:szCs w:val="30"/>
        </w:rPr>
      </w:pPr>
    </w:p>
    <w:p w:rsidR="00313B03" w:rsidRPr="00FB6451" w:rsidRDefault="00313B03" w:rsidP="003E00CF">
      <w:pPr>
        <w:ind w:right="49"/>
        <w:jc w:val="center"/>
        <w:rPr>
          <w:rFonts w:ascii="Arial" w:hAnsi="Arial" w:cs="Arial"/>
          <w:b/>
          <w:bCs/>
          <w:sz w:val="30"/>
          <w:szCs w:val="30"/>
        </w:rPr>
      </w:pPr>
    </w:p>
    <w:p w:rsidR="00313B03" w:rsidRPr="00FB6451" w:rsidRDefault="00313B03" w:rsidP="003E00CF">
      <w:pPr>
        <w:ind w:right="49"/>
        <w:jc w:val="center"/>
        <w:rPr>
          <w:rFonts w:ascii="Arial" w:hAnsi="Arial" w:cs="Arial"/>
          <w:b/>
          <w:bCs/>
          <w:sz w:val="30"/>
          <w:szCs w:val="30"/>
        </w:rPr>
      </w:pPr>
      <w:r w:rsidRPr="00FB6451">
        <w:rPr>
          <w:rFonts w:ascii="Arial" w:hAnsi="Arial" w:cs="Arial"/>
          <w:b/>
          <w:bCs/>
          <w:sz w:val="30"/>
          <w:szCs w:val="30"/>
        </w:rPr>
        <w:t>PREGÃO ELETRÔNICO Nº</w:t>
      </w:r>
      <w:r>
        <w:rPr>
          <w:rFonts w:ascii="Arial" w:hAnsi="Arial" w:cs="Arial"/>
          <w:b/>
          <w:bCs/>
          <w:sz w:val="30"/>
          <w:szCs w:val="30"/>
        </w:rPr>
        <w:t xml:space="preserve"> 119</w:t>
      </w:r>
      <w:r w:rsidRPr="009F1EB8">
        <w:rPr>
          <w:rFonts w:ascii="Arial" w:hAnsi="Arial" w:cs="Arial"/>
          <w:b/>
          <w:bCs/>
          <w:sz w:val="30"/>
          <w:szCs w:val="30"/>
        </w:rPr>
        <w:t>/2013</w:t>
      </w:r>
    </w:p>
    <w:p w:rsidR="00313B03" w:rsidRPr="00D055EC" w:rsidRDefault="00313B03" w:rsidP="003E00CF">
      <w:pPr>
        <w:ind w:right="49"/>
        <w:jc w:val="center"/>
        <w:rPr>
          <w:rFonts w:ascii="Arial" w:hAnsi="Arial" w:cs="Arial"/>
          <w:b/>
          <w:bCs/>
          <w:sz w:val="20"/>
          <w:szCs w:val="20"/>
        </w:rPr>
      </w:pPr>
    </w:p>
    <w:p w:rsidR="00313B03" w:rsidRDefault="00313B03" w:rsidP="003E00CF">
      <w:pPr>
        <w:pStyle w:val="Recuodecorpodetexto"/>
        <w:spacing w:after="0"/>
        <w:ind w:left="0" w:right="49"/>
        <w:jc w:val="both"/>
        <w:rPr>
          <w:rFonts w:ascii="Arial" w:hAnsi="Arial" w:cs="Arial"/>
          <w:b/>
          <w:bCs/>
          <w:sz w:val="20"/>
          <w:szCs w:val="20"/>
        </w:rPr>
      </w:pPr>
    </w:p>
    <w:p w:rsidR="00313B03" w:rsidRDefault="00313B03" w:rsidP="003E00CF">
      <w:pPr>
        <w:pStyle w:val="Recuodecorpodetexto"/>
        <w:spacing w:after="0"/>
        <w:ind w:left="0" w:right="49"/>
        <w:jc w:val="both"/>
        <w:rPr>
          <w:rFonts w:ascii="Arial" w:hAnsi="Arial" w:cs="Arial"/>
          <w:b/>
          <w:bCs/>
          <w:sz w:val="20"/>
          <w:szCs w:val="20"/>
        </w:rPr>
      </w:pPr>
    </w:p>
    <w:p w:rsidR="00313B03" w:rsidRPr="00D055EC" w:rsidRDefault="00313B03" w:rsidP="003E00CF">
      <w:pPr>
        <w:pStyle w:val="Recuodecorpodetexto"/>
        <w:spacing w:after="0"/>
        <w:ind w:left="0" w:right="49"/>
        <w:jc w:val="both"/>
        <w:rPr>
          <w:rFonts w:ascii="Arial" w:hAnsi="Arial" w:cs="Arial"/>
          <w:b/>
          <w:bCs/>
          <w:sz w:val="20"/>
          <w:szCs w:val="20"/>
        </w:rPr>
      </w:pPr>
    </w:p>
    <w:p w:rsidR="00313B03" w:rsidRPr="00D055EC" w:rsidRDefault="00313B03" w:rsidP="003E00CF">
      <w:pPr>
        <w:pStyle w:val="Recuodecorpodetexto"/>
        <w:spacing w:after="0"/>
        <w:ind w:left="0" w:right="49"/>
        <w:jc w:val="both"/>
        <w:rPr>
          <w:rFonts w:ascii="Arial" w:hAnsi="Arial" w:cs="Arial"/>
          <w:b/>
          <w:bCs/>
          <w:sz w:val="20"/>
          <w:szCs w:val="20"/>
        </w:rPr>
      </w:pPr>
    </w:p>
    <w:p w:rsidR="00313B03" w:rsidRPr="00B579A6" w:rsidRDefault="00313B03" w:rsidP="003E00CF">
      <w:pPr>
        <w:pStyle w:val="Recuodecorpodetexto"/>
        <w:spacing w:after="0"/>
        <w:ind w:left="0" w:right="49"/>
        <w:jc w:val="both"/>
        <w:rPr>
          <w:rFonts w:ascii="Arial" w:hAnsi="Arial" w:cs="Arial"/>
          <w:b/>
          <w:bCs/>
          <w:sz w:val="22"/>
          <w:szCs w:val="22"/>
        </w:rPr>
      </w:pPr>
      <w:r w:rsidRPr="00B579A6">
        <w:rPr>
          <w:rFonts w:ascii="Arial" w:hAnsi="Arial" w:cs="Arial"/>
          <w:b/>
          <w:bCs/>
        </w:rPr>
        <w:t xml:space="preserve">OBJETO: </w:t>
      </w:r>
      <w:r w:rsidRPr="00B579A6">
        <w:rPr>
          <w:rFonts w:ascii="Arial" w:hAnsi="Arial" w:cs="Arial"/>
          <w:b/>
          <w:bCs/>
          <w:sz w:val="20"/>
          <w:szCs w:val="20"/>
        </w:rPr>
        <w:t>Contratação de Serviços de Locação de Grupos Geradores de Energia Elétrica para os Sistemas de Esgoto da Lagoa da Conceição e Sistema de Esgoto de Canasvieiras</w:t>
      </w:r>
    </w:p>
    <w:p w:rsidR="00313B03" w:rsidRPr="00B579A6" w:rsidRDefault="00313B03" w:rsidP="003E00CF">
      <w:pPr>
        <w:pStyle w:val="Recuodecorpodetexto"/>
        <w:spacing w:after="0"/>
        <w:ind w:left="0" w:right="49"/>
        <w:jc w:val="both"/>
        <w:rPr>
          <w:rFonts w:ascii="Arial" w:hAnsi="Arial" w:cs="Arial"/>
          <w:b/>
          <w:bCs/>
          <w:sz w:val="22"/>
          <w:szCs w:val="22"/>
        </w:rPr>
      </w:pPr>
    </w:p>
    <w:p w:rsidR="00313B03" w:rsidRPr="00B579A6" w:rsidRDefault="00313B03" w:rsidP="003E00CF">
      <w:pPr>
        <w:pStyle w:val="Recuodecorpodetexto"/>
        <w:spacing w:after="0"/>
        <w:ind w:left="0" w:right="49"/>
        <w:jc w:val="both"/>
        <w:rPr>
          <w:rFonts w:ascii="Arial" w:hAnsi="Arial" w:cs="Arial"/>
          <w:b/>
          <w:bCs/>
          <w:sz w:val="22"/>
          <w:szCs w:val="22"/>
        </w:rPr>
      </w:pPr>
    </w:p>
    <w:p w:rsidR="00313B03" w:rsidRPr="00B579A6" w:rsidRDefault="00313B03" w:rsidP="003E00CF">
      <w:pPr>
        <w:pStyle w:val="Recuodecorpodetexto"/>
        <w:spacing w:after="0"/>
        <w:ind w:left="0" w:right="49"/>
        <w:jc w:val="both"/>
        <w:rPr>
          <w:rFonts w:ascii="Arial" w:hAnsi="Arial" w:cs="Arial"/>
          <w:b/>
          <w:bCs/>
          <w:sz w:val="20"/>
          <w:szCs w:val="20"/>
        </w:rPr>
      </w:pPr>
      <w:r w:rsidRPr="00B579A6">
        <w:rPr>
          <w:rFonts w:ascii="Arial" w:hAnsi="Arial" w:cs="Arial"/>
          <w:b/>
          <w:bCs/>
          <w:sz w:val="22"/>
          <w:szCs w:val="22"/>
        </w:rPr>
        <w:t>TIPO: MENOR PREÇO</w:t>
      </w:r>
    </w:p>
    <w:p w:rsidR="00313B03" w:rsidRPr="00B579A6" w:rsidRDefault="00313B03" w:rsidP="003E00CF">
      <w:pPr>
        <w:pStyle w:val="Recuodecorpodetexto"/>
        <w:spacing w:after="0"/>
        <w:ind w:left="0" w:right="49"/>
        <w:jc w:val="both"/>
        <w:rPr>
          <w:rFonts w:ascii="Arial" w:hAnsi="Arial" w:cs="Arial"/>
          <w:b/>
          <w:bCs/>
          <w:sz w:val="20"/>
          <w:szCs w:val="20"/>
        </w:rPr>
      </w:pPr>
    </w:p>
    <w:p w:rsidR="00313B03" w:rsidRPr="00B579A6" w:rsidRDefault="00313B03" w:rsidP="003E00CF">
      <w:pPr>
        <w:pStyle w:val="Recuodecorpodetexto"/>
        <w:spacing w:after="0"/>
        <w:ind w:left="0" w:right="49"/>
        <w:jc w:val="both"/>
        <w:rPr>
          <w:rFonts w:ascii="Arial" w:hAnsi="Arial" w:cs="Arial"/>
          <w:b/>
          <w:bCs/>
        </w:rPr>
      </w:pPr>
    </w:p>
    <w:p w:rsidR="00313B03" w:rsidRPr="00D055EC" w:rsidRDefault="00313B03" w:rsidP="003E00CF">
      <w:pPr>
        <w:pStyle w:val="Recuodecorpodetexto"/>
        <w:spacing w:after="0"/>
        <w:ind w:left="0" w:right="49"/>
        <w:jc w:val="both"/>
        <w:rPr>
          <w:rFonts w:ascii="Arial" w:hAnsi="Arial" w:cs="Arial"/>
          <w:b/>
          <w:bCs/>
          <w:sz w:val="20"/>
          <w:szCs w:val="20"/>
        </w:rPr>
      </w:pPr>
      <w:r w:rsidRPr="00B579A6">
        <w:rPr>
          <w:rFonts w:ascii="Arial" w:hAnsi="Arial" w:cs="Arial"/>
          <w:b/>
          <w:bCs/>
          <w:sz w:val="22"/>
          <w:szCs w:val="22"/>
        </w:rPr>
        <w:t>REGIME DE EXECUÇÃO: EMPREITADA POR PREÇO UNITÁRIO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:rsidR="00313B03" w:rsidRPr="00D055EC" w:rsidRDefault="00313B03" w:rsidP="003E00CF">
      <w:pPr>
        <w:pStyle w:val="Recuodecorpodetexto"/>
        <w:spacing w:after="0"/>
        <w:ind w:left="0" w:right="49"/>
        <w:jc w:val="both"/>
        <w:rPr>
          <w:rFonts w:ascii="Arial" w:hAnsi="Arial" w:cs="Arial"/>
          <w:b/>
          <w:bCs/>
          <w:sz w:val="20"/>
          <w:szCs w:val="20"/>
        </w:rPr>
      </w:pPr>
    </w:p>
    <w:p w:rsidR="00313B03" w:rsidRDefault="00313B03" w:rsidP="003E00CF">
      <w:pPr>
        <w:pStyle w:val="Recuodecorpodetexto"/>
        <w:spacing w:after="0"/>
        <w:ind w:left="0" w:right="49"/>
        <w:jc w:val="center"/>
        <w:rPr>
          <w:rFonts w:ascii="Arial" w:hAnsi="Arial" w:cs="Arial"/>
          <w:b/>
          <w:bCs/>
          <w:sz w:val="20"/>
          <w:szCs w:val="20"/>
        </w:rPr>
      </w:pPr>
    </w:p>
    <w:p w:rsidR="00313B03" w:rsidRDefault="00313B03" w:rsidP="003E00CF">
      <w:pPr>
        <w:pStyle w:val="Recuodecorpodetexto"/>
        <w:spacing w:after="0"/>
        <w:ind w:left="0" w:right="49"/>
        <w:jc w:val="center"/>
        <w:rPr>
          <w:rFonts w:ascii="Arial" w:hAnsi="Arial" w:cs="Arial"/>
          <w:b/>
          <w:bCs/>
          <w:sz w:val="20"/>
          <w:szCs w:val="20"/>
        </w:rPr>
      </w:pPr>
    </w:p>
    <w:p w:rsidR="00313B03" w:rsidRPr="00D055EC" w:rsidRDefault="00313B03" w:rsidP="003E00CF">
      <w:pPr>
        <w:pStyle w:val="Recuodecorpodetexto"/>
        <w:spacing w:after="0"/>
        <w:ind w:left="0" w:right="49"/>
        <w:jc w:val="center"/>
        <w:rPr>
          <w:rFonts w:ascii="Arial" w:hAnsi="Arial" w:cs="Arial"/>
          <w:b/>
          <w:bCs/>
          <w:sz w:val="20"/>
          <w:szCs w:val="20"/>
        </w:rPr>
      </w:pPr>
    </w:p>
    <w:p w:rsidR="00313B03" w:rsidRPr="00D055EC" w:rsidRDefault="00313B03" w:rsidP="003E00CF">
      <w:pPr>
        <w:pStyle w:val="Recuodecorpodetexto"/>
        <w:spacing w:after="0"/>
        <w:ind w:left="0" w:right="49"/>
        <w:jc w:val="both"/>
        <w:rPr>
          <w:rFonts w:ascii="Arial" w:hAnsi="Arial" w:cs="Arial"/>
          <w:b/>
          <w:bCs/>
          <w:sz w:val="20"/>
          <w:szCs w:val="20"/>
        </w:rPr>
      </w:pPr>
    </w:p>
    <w:p w:rsidR="00313B03" w:rsidRPr="00D67DFF" w:rsidRDefault="00313B03" w:rsidP="004D743A">
      <w:pPr>
        <w:pStyle w:val="Corpodetexto2"/>
        <w:numPr>
          <w:ilvl w:val="0"/>
          <w:numId w:val="26"/>
        </w:numPr>
        <w:tabs>
          <w:tab w:val="clear" w:pos="720"/>
          <w:tab w:val="num" w:pos="180"/>
        </w:tabs>
        <w:autoSpaceDE w:val="0"/>
        <w:autoSpaceDN w:val="0"/>
        <w:ind w:left="0" w:right="49" w:firstLine="0"/>
        <w:rPr>
          <w:rFonts w:ascii="Arial" w:hAnsi="Arial" w:cs="Arial"/>
          <w:bCs/>
          <w:sz w:val="20"/>
        </w:rPr>
      </w:pPr>
      <w:r w:rsidRPr="00D67DFF">
        <w:rPr>
          <w:rFonts w:ascii="Arial" w:hAnsi="Arial" w:cs="Arial"/>
          <w:sz w:val="20"/>
        </w:rPr>
        <w:t xml:space="preserve">ACOLHIMENTO DE PROPOSTAS: de </w:t>
      </w:r>
      <w:r w:rsidR="00D67DFF" w:rsidRPr="00D67DFF">
        <w:rPr>
          <w:rFonts w:ascii="Arial" w:hAnsi="Arial" w:cs="Arial"/>
          <w:sz w:val="20"/>
        </w:rPr>
        <w:t>11</w:t>
      </w:r>
      <w:r w:rsidR="00BB72F6" w:rsidRPr="00D67DFF">
        <w:rPr>
          <w:rFonts w:ascii="Arial" w:hAnsi="Arial" w:cs="Arial"/>
          <w:sz w:val="20"/>
        </w:rPr>
        <w:t>/</w:t>
      </w:r>
      <w:r w:rsidR="00D67DFF">
        <w:rPr>
          <w:rFonts w:ascii="Arial" w:hAnsi="Arial" w:cs="Arial"/>
          <w:sz w:val="20"/>
        </w:rPr>
        <w:t>11</w:t>
      </w:r>
      <w:bookmarkStart w:id="1" w:name="_GoBack"/>
      <w:bookmarkEnd w:id="1"/>
      <w:r w:rsidR="00BB72F6" w:rsidRPr="00D67DFF">
        <w:rPr>
          <w:rFonts w:ascii="Arial" w:hAnsi="Arial" w:cs="Arial"/>
          <w:sz w:val="20"/>
        </w:rPr>
        <w:t>/2013</w:t>
      </w:r>
      <w:r w:rsidRPr="00D67DFF">
        <w:rPr>
          <w:rFonts w:ascii="Arial" w:hAnsi="Arial" w:cs="Arial"/>
          <w:sz w:val="20"/>
        </w:rPr>
        <w:t xml:space="preserve"> até </w:t>
      </w:r>
      <w:r w:rsidR="00D67DFF" w:rsidRPr="00D67DFF">
        <w:rPr>
          <w:rFonts w:ascii="Arial" w:hAnsi="Arial" w:cs="Arial"/>
          <w:sz w:val="20"/>
        </w:rPr>
        <w:t>26</w:t>
      </w:r>
      <w:r w:rsidRPr="00D67DFF">
        <w:rPr>
          <w:rFonts w:ascii="Arial" w:hAnsi="Arial" w:cs="Arial"/>
          <w:sz w:val="20"/>
        </w:rPr>
        <w:t>/</w:t>
      </w:r>
      <w:r w:rsidR="00D67DFF" w:rsidRPr="00D67DFF">
        <w:rPr>
          <w:rFonts w:ascii="Arial" w:hAnsi="Arial" w:cs="Arial"/>
          <w:sz w:val="20"/>
        </w:rPr>
        <w:t>11</w:t>
      </w:r>
      <w:r w:rsidRPr="00D67DFF">
        <w:rPr>
          <w:rFonts w:ascii="Arial" w:hAnsi="Arial" w:cs="Arial"/>
          <w:sz w:val="20"/>
        </w:rPr>
        <w:t>/</w:t>
      </w:r>
      <w:r w:rsidR="00D67DFF" w:rsidRPr="00D67DFF">
        <w:rPr>
          <w:rFonts w:ascii="Arial" w:hAnsi="Arial" w:cs="Arial"/>
          <w:sz w:val="20"/>
        </w:rPr>
        <w:t>2013</w:t>
      </w:r>
      <w:r w:rsidRPr="00D67DFF">
        <w:rPr>
          <w:rFonts w:ascii="Arial" w:hAnsi="Arial" w:cs="Arial"/>
          <w:sz w:val="20"/>
        </w:rPr>
        <w:t xml:space="preserve"> </w:t>
      </w:r>
      <w:r w:rsidRPr="00D67DFF">
        <w:rPr>
          <w:rFonts w:ascii="Arial" w:hAnsi="Arial" w:cs="Arial"/>
          <w:bCs/>
          <w:sz w:val="20"/>
        </w:rPr>
        <w:t xml:space="preserve">às </w:t>
      </w:r>
      <w:proofErr w:type="gramStart"/>
      <w:r w:rsidR="00D67DFF">
        <w:rPr>
          <w:rFonts w:ascii="Arial" w:hAnsi="Arial" w:cs="Arial"/>
          <w:bCs/>
          <w:sz w:val="20"/>
        </w:rPr>
        <w:t>09</w:t>
      </w:r>
      <w:r w:rsidRPr="00D67DFF">
        <w:rPr>
          <w:rFonts w:ascii="Arial" w:hAnsi="Arial" w:cs="Arial"/>
          <w:bCs/>
          <w:sz w:val="20"/>
        </w:rPr>
        <w:t>:</w:t>
      </w:r>
      <w:r w:rsidR="00D67DFF">
        <w:rPr>
          <w:rFonts w:ascii="Arial" w:hAnsi="Arial" w:cs="Arial"/>
          <w:bCs/>
          <w:sz w:val="20"/>
        </w:rPr>
        <w:t>00</w:t>
      </w:r>
      <w:proofErr w:type="gramEnd"/>
      <w:r w:rsidRPr="00D67DFF">
        <w:rPr>
          <w:rFonts w:ascii="Arial" w:hAnsi="Arial" w:cs="Arial"/>
          <w:bCs/>
          <w:sz w:val="20"/>
        </w:rPr>
        <w:t xml:space="preserve"> horas</w:t>
      </w:r>
    </w:p>
    <w:p w:rsidR="00313B03" w:rsidRDefault="00313B03" w:rsidP="003E00CF">
      <w:pPr>
        <w:pStyle w:val="Corpodetexto2"/>
        <w:ind w:right="49"/>
        <w:rPr>
          <w:rFonts w:ascii="Arial" w:hAnsi="Arial" w:cs="Arial"/>
          <w:bCs/>
          <w:sz w:val="20"/>
        </w:rPr>
      </w:pPr>
    </w:p>
    <w:p w:rsidR="00313B03" w:rsidRPr="00D055EC" w:rsidRDefault="00313B03" w:rsidP="003E00CF">
      <w:pPr>
        <w:pStyle w:val="Corpodetexto2"/>
        <w:ind w:right="49"/>
        <w:rPr>
          <w:rFonts w:ascii="Arial" w:hAnsi="Arial" w:cs="Arial"/>
          <w:bCs/>
          <w:sz w:val="20"/>
        </w:rPr>
      </w:pPr>
    </w:p>
    <w:p w:rsidR="00313B03" w:rsidRPr="00D67DFF" w:rsidRDefault="00313B03" w:rsidP="003E00CF">
      <w:pPr>
        <w:pStyle w:val="Corpodetexto2"/>
        <w:numPr>
          <w:ilvl w:val="0"/>
          <w:numId w:val="26"/>
        </w:numPr>
        <w:tabs>
          <w:tab w:val="clear" w:pos="720"/>
          <w:tab w:val="num" w:pos="180"/>
          <w:tab w:val="num" w:pos="360"/>
        </w:tabs>
        <w:autoSpaceDE w:val="0"/>
        <w:autoSpaceDN w:val="0"/>
        <w:ind w:left="4860" w:right="49" w:hanging="4860"/>
        <w:rPr>
          <w:rFonts w:ascii="Arial" w:hAnsi="Arial" w:cs="Arial"/>
          <w:bCs/>
          <w:sz w:val="20"/>
        </w:rPr>
      </w:pPr>
      <w:r w:rsidRPr="00D67DFF">
        <w:rPr>
          <w:rFonts w:ascii="Arial" w:hAnsi="Arial" w:cs="Arial"/>
          <w:sz w:val="20"/>
        </w:rPr>
        <w:t>DATA DE ABERTURA DAS PROPOSTAS:</w:t>
      </w:r>
      <w:r w:rsidR="00D67DFF" w:rsidRPr="00D67DFF">
        <w:rPr>
          <w:rFonts w:ascii="Arial" w:hAnsi="Arial" w:cs="Arial"/>
          <w:sz w:val="20"/>
        </w:rPr>
        <w:t xml:space="preserve"> 26</w:t>
      </w:r>
      <w:r w:rsidRPr="00D67DFF">
        <w:rPr>
          <w:rFonts w:ascii="Arial" w:hAnsi="Arial" w:cs="Arial"/>
          <w:sz w:val="20"/>
        </w:rPr>
        <w:t>/</w:t>
      </w:r>
      <w:r w:rsidR="00D67DFF" w:rsidRPr="00D67DFF">
        <w:rPr>
          <w:rFonts w:ascii="Arial" w:hAnsi="Arial" w:cs="Arial"/>
          <w:sz w:val="20"/>
        </w:rPr>
        <w:t>11</w:t>
      </w:r>
      <w:r w:rsidRPr="00D67DFF">
        <w:rPr>
          <w:rFonts w:ascii="Arial" w:hAnsi="Arial" w:cs="Arial"/>
          <w:sz w:val="20"/>
        </w:rPr>
        <w:t>/</w:t>
      </w:r>
      <w:r w:rsidR="00D67DFF" w:rsidRPr="00D67DFF">
        <w:rPr>
          <w:rFonts w:ascii="Arial" w:hAnsi="Arial" w:cs="Arial"/>
          <w:sz w:val="20"/>
        </w:rPr>
        <w:t>2013</w:t>
      </w:r>
      <w:r w:rsidRPr="00D67DFF">
        <w:rPr>
          <w:rFonts w:ascii="Arial" w:hAnsi="Arial" w:cs="Arial"/>
          <w:sz w:val="20"/>
        </w:rPr>
        <w:t xml:space="preserve"> </w:t>
      </w:r>
      <w:r w:rsidRPr="00D67DFF">
        <w:rPr>
          <w:rFonts w:ascii="Arial" w:hAnsi="Arial" w:cs="Arial"/>
          <w:bCs/>
          <w:sz w:val="20"/>
        </w:rPr>
        <w:t xml:space="preserve">às </w:t>
      </w:r>
      <w:proofErr w:type="gramStart"/>
      <w:r w:rsidR="00D67DFF" w:rsidRPr="00D67DFF">
        <w:rPr>
          <w:rFonts w:ascii="Arial" w:hAnsi="Arial" w:cs="Arial"/>
          <w:bCs/>
          <w:sz w:val="20"/>
        </w:rPr>
        <w:t>09</w:t>
      </w:r>
      <w:r w:rsidRPr="00D67DFF">
        <w:rPr>
          <w:rFonts w:ascii="Arial" w:hAnsi="Arial" w:cs="Arial"/>
          <w:bCs/>
          <w:sz w:val="20"/>
        </w:rPr>
        <w:t>:</w:t>
      </w:r>
      <w:r w:rsidR="00D67DFF" w:rsidRPr="00D67DFF">
        <w:rPr>
          <w:rFonts w:ascii="Arial" w:hAnsi="Arial" w:cs="Arial"/>
          <w:bCs/>
          <w:sz w:val="20"/>
        </w:rPr>
        <w:t>00</w:t>
      </w:r>
      <w:proofErr w:type="gramEnd"/>
      <w:r w:rsidRPr="00D67DFF">
        <w:rPr>
          <w:rFonts w:ascii="Arial" w:hAnsi="Arial" w:cs="Arial"/>
          <w:bCs/>
          <w:sz w:val="20"/>
        </w:rPr>
        <w:t xml:space="preserve">horas. </w:t>
      </w:r>
    </w:p>
    <w:p w:rsidR="00313B03" w:rsidRPr="00D67DFF" w:rsidRDefault="00313B03" w:rsidP="003E00CF">
      <w:pPr>
        <w:pStyle w:val="Corpodetexto2"/>
        <w:tabs>
          <w:tab w:val="num" w:pos="720"/>
        </w:tabs>
        <w:ind w:right="49"/>
        <w:rPr>
          <w:rFonts w:ascii="Arial" w:hAnsi="Arial" w:cs="Arial"/>
          <w:bCs/>
          <w:sz w:val="20"/>
        </w:rPr>
      </w:pPr>
    </w:p>
    <w:p w:rsidR="00313B03" w:rsidRPr="00D67DFF" w:rsidRDefault="00313B03" w:rsidP="003E00CF">
      <w:pPr>
        <w:pStyle w:val="Corpodetexto2"/>
        <w:tabs>
          <w:tab w:val="num" w:pos="720"/>
        </w:tabs>
        <w:ind w:right="49"/>
        <w:rPr>
          <w:rFonts w:ascii="Arial" w:hAnsi="Arial" w:cs="Arial"/>
          <w:bCs/>
          <w:sz w:val="20"/>
        </w:rPr>
      </w:pPr>
    </w:p>
    <w:p w:rsidR="00313B03" w:rsidRPr="00D67DFF" w:rsidRDefault="00313B03" w:rsidP="003E00CF">
      <w:pPr>
        <w:pStyle w:val="Corpodetexto2"/>
        <w:numPr>
          <w:ilvl w:val="0"/>
          <w:numId w:val="26"/>
        </w:numPr>
        <w:tabs>
          <w:tab w:val="clear" w:pos="720"/>
          <w:tab w:val="num" w:pos="180"/>
          <w:tab w:val="num" w:pos="360"/>
        </w:tabs>
        <w:autoSpaceDE w:val="0"/>
        <w:autoSpaceDN w:val="0"/>
        <w:ind w:left="4860" w:right="49" w:hanging="4860"/>
        <w:rPr>
          <w:rFonts w:ascii="Arial" w:hAnsi="Arial" w:cs="Arial"/>
          <w:bCs/>
          <w:sz w:val="20"/>
        </w:rPr>
      </w:pPr>
      <w:r w:rsidRPr="00D67DFF">
        <w:rPr>
          <w:rFonts w:ascii="Arial" w:hAnsi="Arial" w:cs="Arial"/>
          <w:sz w:val="20"/>
        </w:rPr>
        <w:t xml:space="preserve">INÍCIO DA SESSÃO DE DISPUTA DE PREÇOS: </w:t>
      </w:r>
      <w:r w:rsidR="00D67DFF" w:rsidRPr="00D67DFF">
        <w:rPr>
          <w:rFonts w:ascii="Arial" w:hAnsi="Arial" w:cs="Arial"/>
          <w:sz w:val="20"/>
        </w:rPr>
        <w:t>27</w:t>
      </w:r>
      <w:r w:rsidRPr="00D67DFF">
        <w:rPr>
          <w:rFonts w:ascii="Arial" w:hAnsi="Arial" w:cs="Arial"/>
          <w:sz w:val="20"/>
        </w:rPr>
        <w:t>/</w:t>
      </w:r>
      <w:r w:rsidR="00D67DFF" w:rsidRPr="00D67DFF">
        <w:rPr>
          <w:rFonts w:ascii="Arial" w:hAnsi="Arial" w:cs="Arial"/>
          <w:sz w:val="20"/>
        </w:rPr>
        <w:t>11</w:t>
      </w:r>
      <w:r w:rsidRPr="00D67DFF">
        <w:rPr>
          <w:rFonts w:ascii="Arial" w:hAnsi="Arial" w:cs="Arial"/>
          <w:sz w:val="20"/>
        </w:rPr>
        <w:t>/</w:t>
      </w:r>
      <w:r w:rsidR="00D67DFF" w:rsidRPr="00D67DFF">
        <w:rPr>
          <w:rFonts w:ascii="Arial" w:hAnsi="Arial" w:cs="Arial"/>
          <w:sz w:val="20"/>
        </w:rPr>
        <w:t>2013</w:t>
      </w:r>
      <w:r w:rsidRPr="00D67DFF">
        <w:rPr>
          <w:rFonts w:ascii="Arial" w:hAnsi="Arial" w:cs="Arial"/>
          <w:sz w:val="20"/>
        </w:rPr>
        <w:t xml:space="preserve"> </w:t>
      </w:r>
      <w:r w:rsidRPr="00D67DFF">
        <w:rPr>
          <w:rFonts w:ascii="Arial" w:hAnsi="Arial" w:cs="Arial"/>
          <w:bCs/>
          <w:sz w:val="20"/>
        </w:rPr>
        <w:t xml:space="preserve">às </w:t>
      </w:r>
      <w:proofErr w:type="gramStart"/>
      <w:r w:rsidR="00D67DFF" w:rsidRPr="00D67DFF">
        <w:rPr>
          <w:rFonts w:ascii="Arial" w:hAnsi="Arial" w:cs="Arial"/>
          <w:bCs/>
          <w:sz w:val="20"/>
        </w:rPr>
        <w:t>14</w:t>
      </w:r>
      <w:r w:rsidRPr="00D67DFF">
        <w:rPr>
          <w:rFonts w:ascii="Arial" w:hAnsi="Arial" w:cs="Arial"/>
          <w:bCs/>
          <w:sz w:val="20"/>
        </w:rPr>
        <w:t>:</w:t>
      </w:r>
      <w:r w:rsidR="00D67DFF" w:rsidRPr="00D67DFF">
        <w:rPr>
          <w:rFonts w:ascii="Arial" w:hAnsi="Arial" w:cs="Arial"/>
          <w:bCs/>
          <w:sz w:val="20"/>
        </w:rPr>
        <w:t>00</w:t>
      </w:r>
      <w:proofErr w:type="gramEnd"/>
      <w:r w:rsidRPr="00D67DFF">
        <w:rPr>
          <w:rFonts w:ascii="Arial" w:hAnsi="Arial" w:cs="Arial"/>
          <w:bCs/>
          <w:sz w:val="20"/>
        </w:rPr>
        <w:t>horas.</w:t>
      </w:r>
    </w:p>
    <w:p w:rsidR="00313B03" w:rsidRDefault="00313B03" w:rsidP="003E00CF">
      <w:pPr>
        <w:pStyle w:val="Corpodetexto2"/>
        <w:tabs>
          <w:tab w:val="num" w:pos="360"/>
        </w:tabs>
        <w:ind w:right="49"/>
        <w:rPr>
          <w:rFonts w:ascii="Arial" w:hAnsi="Arial" w:cs="Arial"/>
          <w:bCs/>
          <w:sz w:val="20"/>
        </w:rPr>
      </w:pPr>
    </w:p>
    <w:p w:rsidR="00313B03" w:rsidRPr="00D055EC" w:rsidRDefault="00313B03" w:rsidP="003E00CF">
      <w:pPr>
        <w:pStyle w:val="Corpodetexto2"/>
        <w:tabs>
          <w:tab w:val="num" w:pos="360"/>
        </w:tabs>
        <w:ind w:right="49"/>
        <w:rPr>
          <w:rFonts w:ascii="Arial" w:hAnsi="Arial" w:cs="Arial"/>
          <w:bCs/>
          <w:sz w:val="20"/>
        </w:rPr>
      </w:pPr>
    </w:p>
    <w:p w:rsidR="00313B03" w:rsidRPr="00D055EC" w:rsidRDefault="00313B03" w:rsidP="003E00CF">
      <w:pPr>
        <w:pStyle w:val="Corpodetexto2"/>
        <w:numPr>
          <w:ilvl w:val="0"/>
          <w:numId w:val="26"/>
        </w:numPr>
        <w:tabs>
          <w:tab w:val="clear" w:pos="720"/>
          <w:tab w:val="num" w:pos="0"/>
          <w:tab w:val="num" w:pos="180"/>
        </w:tabs>
        <w:autoSpaceDE w:val="0"/>
        <w:autoSpaceDN w:val="0"/>
        <w:ind w:left="0" w:right="49" w:firstLine="0"/>
        <w:rPr>
          <w:rFonts w:ascii="Arial" w:hAnsi="Arial" w:cs="Arial"/>
          <w:bCs/>
          <w:sz w:val="20"/>
        </w:rPr>
      </w:pPr>
      <w:r w:rsidRPr="00D055EC">
        <w:rPr>
          <w:rFonts w:ascii="Arial" w:hAnsi="Arial" w:cs="Arial"/>
          <w:sz w:val="20"/>
        </w:rPr>
        <w:t xml:space="preserve">SISTEMA ELETRÔNICO UTILIZADO: </w:t>
      </w:r>
      <w:r w:rsidRPr="00D055EC">
        <w:rPr>
          <w:rFonts w:ascii="Arial" w:hAnsi="Arial" w:cs="Arial"/>
          <w:bCs/>
          <w:sz w:val="20"/>
        </w:rPr>
        <w:t>Banco do Brasil</w:t>
      </w:r>
    </w:p>
    <w:p w:rsidR="00313B03" w:rsidRDefault="00313B03" w:rsidP="003E00CF">
      <w:pPr>
        <w:pStyle w:val="Corpodetexto2"/>
        <w:tabs>
          <w:tab w:val="num" w:pos="720"/>
        </w:tabs>
        <w:autoSpaceDE w:val="0"/>
        <w:autoSpaceDN w:val="0"/>
        <w:ind w:left="0" w:right="49" w:firstLine="0"/>
        <w:rPr>
          <w:rFonts w:ascii="Arial" w:hAnsi="Arial" w:cs="Arial"/>
          <w:bCs/>
          <w:sz w:val="20"/>
        </w:rPr>
      </w:pPr>
    </w:p>
    <w:p w:rsidR="00313B03" w:rsidRPr="00D055EC" w:rsidRDefault="00313B03" w:rsidP="003E00CF">
      <w:pPr>
        <w:pStyle w:val="Corpodetexto2"/>
        <w:tabs>
          <w:tab w:val="num" w:pos="720"/>
        </w:tabs>
        <w:autoSpaceDE w:val="0"/>
        <w:autoSpaceDN w:val="0"/>
        <w:ind w:left="0" w:right="49" w:firstLine="0"/>
        <w:rPr>
          <w:rFonts w:ascii="Arial" w:hAnsi="Arial" w:cs="Arial"/>
          <w:bCs/>
          <w:sz w:val="20"/>
        </w:rPr>
      </w:pPr>
    </w:p>
    <w:p w:rsidR="00313B03" w:rsidRPr="00D055EC" w:rsidRDefault="00313B03" w:rsidP="003E00CF">
      <w:pPr>
        <w:pStyle w:val="Corpodetexto2"/>
        <w:numPr>
          <w:ilvl w:val="0"/>
          <w:numId w:val="26"/>
        </w:numPr>
        <w:tabs>
          <w:tab w:val="clear" w:pos="720"/>
          <w:tab w:val="num" w:pos="0"/>
          <w:tab w:val="num" w:pos="180"/>
        </w:tabs>
        <w:autoSpaceDE w:val="0"/>
        <w:autoSpaceDN w:val="0"/>
        <w:ind w:left="0" w:right="49" w:firstLine="0"/>
        <w:rPr>
          <w:rFonts w:ascii="Arial" w:hAnsi="Arial" w:cs="Arial"/>
          <w:bCs/>
          <w:sz w:val="20"/>
        </w:rPr>
      </w:pPr>
      <w:r w:rsidRPr="00D055EC">
        <w:rPr>
          <w:rFonts w:ascii="Arial" w:hAnsi="Arial" w:cs="Arial"/>
          <w:bCs/>
          <w:sz w:val="20"/>
        </w:rPr>
        <w:t xml:space="preserve">LOCAL: </w:t>
      </w:r>
      <w:hyperlink r:id="rId8" w:history="1">
        <w:r w:rsidRPr="00D055EC">
          <w:rPr>
            <w:rFonts w:ascii="Arial" w:hAnsi="Arial"/>
            <w:sz w:val="20"/>
          </w:rPr>
          <w:t>www.</w:t>
        </w:r>
        <w:r w:rsidRPr="00D055EC">
          <w:rPr>
            <w:rFonts w:ascii="Arial" w:hAnsi="Arial" w:cs="Arial"/>
            <w:bCs/>
            <w:sz w:val="20"/>
          </w:rPr>
          <w:t>licitacoes</w:t>
        </w:r>
        <w:r w:rsidRPr="00D055EC">
          <w:rPr>
            <w:rFonts w:ascii="Arial" w:hAnsi="Arial"/>
            <w:sz w:val="20"/>
          </w:rPr>
          <w:t>-e.com.br</w:t>
        </w:r>
      </w:hyperlink>
    </w:p>
    <w:p w:rsidR="00313B03" w:rsidRDefault="00313B03" w:rsidP="003E00CF">
      <w:pPr>
        <w:pStyle w:val="Corpodetexto2"/>
        <w:tabs>
          <w:tab w:val="num" w:pos="720"/>
        </w:tabs>
        <w:ind w:right="49"/>
        <w:jc w:val="left"/>
        <w:rPr>
          <w:rFonts w:ascii="Arial" w:hAnsi="Arial" w:cs="Arial"/>
          <w:bCs/>
          <w:sz w:val="20"/>
        </w:rPr>
      </w:pPr>
    </w:p>
    <w:p w:rsidR="00313B03" w:rsidRPr="00D055EC" w:rsidRDefault="00313B03" w:rsidP="003E00CF">
      <w:pPr>
        <w:pStyle w:val="Corpodetexto2"/>
        <w:tabs>
          <w:tab w:val="num" w:pos="720"/>
        </w:tabs>
        <w:ind w:right="49"/>
        <w:jc w:val="left"/>
        <w:rPr>
          <w:rFonts w:ascii="Arial" w:hAnsi="Arial" w:cs="Arial"/>
          <w:bCs/>
          <w:sz w:val="20"/>
        </w:rPr>
      </w:pPr>
    </w:p>
    <w:p w:rsidR="00313B03" w:rsidRPr="00D055EC" w:rsidRDefault="00313B03" w:rsidP="003E00CF">
      <w:pPr>
        <w:pStyle w:val="Corpodetexto2"/>
        <w:numPr>
          <w:ilvl w:val="0"/>
          <w:numId w:val="26"/>
        </w:numPr>
        <w:tabs>
          <w:tab w:val="clear" w:pos="720"/>
          <w:tab w:val="num" w:pos="0"/>
          <w:tab w:val="num" w:pos="180"/>
        </w:tabs>
        <w:autoSpaceDE w:val="0"/>
        <w:autoSpaceDN w:val="0"/>
        <w:ind w:left="0" w:right="49" w:firstLine="0"/>
        <w:jc w:val="left"/>
        <w:rPr>
          <w:rFonts w:ascii="Arial" w:hAnsi="Arial" w:cs="Arial"/>
          <w:bCs/>
          <w:sz w:val="20"/>
        </w:rPr>
      </w:pPr>
      <w:r w:rsidRPr="00D055EC">
        <w:rPr>
          <w:rFonts w:ascii="Arial" w:hAnsi="Arial" w:cs="Arial"/>
          <w:sz w:val="20"/>
        </w:rPr>
        <w:t>PREGOEIRO: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bCs/>
          <w:sz w:val="20"/>
        </w:rPr>
        <w:t>ADOLFO CUROTTO MARTINS</w:t>
      </w:r>
    </w:p>
    <w:p w:rsidR="00313B03" w:rsidRDefault="00313B03" w:rsidP="003E00CF">
      <w:pPr>
        <w:pStyle w:val="Corpodetexto2"/>
        <w:tabs>
          <w:tab w:val="num" w:pos="720"/>
        </w:tabs>
        <w:ind w:right="49"/>
        <w:jc w:val="left"/>
        <w:rPr>
          <w:rFonts w:ascii="Arial" w:hAnsi="Arial" w:cs="Arial"/>
          <w:bCs/>
          <w:sz w:val="20"/>
        </w:rPr>
      </w:pPr>
    </w:p>
    <w:p w:rsidR="00313B03" w:rsidRPr="00D055EC" w:rsidRDefault="00313B03" w:rsidP="003E00CF">
      <w:pPr>
        <w:pStyle w:val="Corpodetexto2"/>
        <w:tabs>
          <w:tab w:val="num" w:pos="720"/>
        </w:tabs>
        <w:ind w:right="49"/>
        <w:jc w:val="left"/>
        <w:rPr>
          <w:rFonts w:ascii="Arial" w:hAnsi="Arial" w:cs="Arial"/>
          <w:bCs/>
          <w:sz w:val="20"/>
        </w:rPr>
      </w:pPr>
    </w:p>
    <w:p w:rsidR="00313B03" w:rsidRPr="00D055EC" w:rsidRDefault="00313B03" w:rsidP="003E00CF">
      <w:pPr>
        <w:pStyle w:val="Recuodecorpodetexto"/>
        <w:numPr>
          <w:ilvl w:val="0"/>
          <w:numId w:val="26"/>
        </w:numPr>
        <w:tabs>
          <w:tab w:val="clear" w:pos="720"/>
          <w:tab w:val="num" w:pos="180"/>
        </w:tabs>
        <w:spacing w:after="0"/>
        <w:ind w:left="180" w:right="49" w:hanging="180"/>
        <w:jc w:val="both"/>
        <w:rPr>
          <w:rFonts w:ascii="Arial" w:hAnsi="Arial" w:cs="Arial"/>
          <w:sz w:val="20"/>
          <w:szCs w:val="20"/>
        </w:rPr>
      </w:pPr>
      <w:r w:rsidRPr="00D055EC">
        <w:rPr>
          <w:rFonts w:ascii="Arial" w:hAnsi="Arial" w:cs="Arial"/>
          <w:b/>
          <w:bCs/>
          <w:sz w:val="20"/>
          <w:szCs w:val="20"/>
        </w:rPr>
        <w:t>REFERÊNCIA DE TEMPO</w:t>
      </w:r>
      <w:r w:rsidRPr="00D055EC">
        <w:rPr>
          <w:rFonts w:ascii="Arial" w:hAnsi="Arial" w:cs="Arial"/>
          <w:sz w:val="20"/>
          <w:szCs w:val="20"/>
        </w:rPr>
        <w:t xml:space="preserve">: </w:t>
      </w:r>
      <w:r w:rsidRPr="00D055EC">
        <w:rPr>
          <w:rFonts w:ascii="Arial" w:hAnsi="Arial" w:cs="Arial"/>
          <w:b/>
          <w:bCs/>
          <w:sz w:val="20"/>
          <w:szCs w:val="20"/>
        </w:rPr>
        <w:t>Para todas as referências de tempo será considerado o horário de Brasília</w:t>
      </w:r>
      <w:r w:rsidRPr="00D055EC">
        <w:rPr>
          <w:rFonts w:ascii="Arial" w:hAnsi="Arial" w:cs="Arial"/>
          <w:sz w:val="20"/>
          <w:szCs w:val="20"/>
        </w:rPr>
        <w:t>.</w:t>
      </w:r>
    </w:p>
    <w:p w:rsidR="00313B03" w:rsidRDefault="00313B03" w:rsidP="003E00CF">
      <w:pPr>
        <w:pStyle w:val="Recuodecorpodetexto"/>
        <w:spacing w:after="0"/>
        <w:ind w:left="0" w:right="49"/>
        <w:jc w:val="both"/>
        <w:rPr>
          <w:rFonts w:ascii="Arial" w:hAnsi="Arial" w:cs="Arial"/>
          <w:sz w:val="20"/>
          <w:szCs w:val="20"/>
        </w:rPr>
      </w:pPr>
    </w:p>
    <w:p w:rsidR="00313B03" w:rsidRDefault="00313B03" w:rsidP="003E00CF">
      <w:pPr>
        <w:pStyle w:val="Recuodecorpodetexto"/>
        <w:spacing w:after="0"/>
        <w:ind w:left="0" w:right="49"/>
        <w:jc w:val="both"/>
        <w:rPr>
          <w:rFonts w:ascii="Arial" w:hAnsi="Arial" w:cs="Arial"/>
          <w:sz w:val="20"/>
          <w:szCs w:val="20"/>
        </w:rPr>
      </w:pPr>
    </w:p>
    <w:p w:rsidR="00313B03" w:rsidRDefault="00313B03" w:rsidP="003E00CF">
      <w:pPr>
        <w:pStyle w:val="Recuodecorpodetexto"/>
        <w:spacing w:after="0"/>
        <w:ind w:left="0" w:right="49"/>
        <w:jc w:val="both"/>
        <w:rPr>
          <w:rFonts w:ascii="Arial" w:hAnsi="Arial" w:cs="Arial"/>
          <w:sz w:val="20"/>
          <w:szCs w:val="20"/>
        </w:rPr>
      </w:pPr>
    </w:p>
    <w:p w:rsidR="00313B03" w:rsidRDefault="00313B03" w:rsidP="003E00CF">
      <w:pPr>
        <w:autoSpaceDE/>
        <w:autoSpaceDN/>
        <w:rPr>
          <w:rFonts w:ascii="Arial" w:hAnsi="Arial" w:cs="Arial"/>
          <w:sz w:val="20"/>
          <w:szCs w:val="20"/>
        </w:rPr>
      </w:pPr>
    </w:p>
    <w:p w:rsidR="00313B03" w:rsidRDefault="00313B03" w:rsidP="003E00CF">
      <w:pPr>
        <w:autoSpaceDE/>
        <w:autoSpaceDN/>
        <w:rPr>
          <w:rFonts w:ascii="Arial" w:hAnsi="Arial" w:cs="Arial"/>
          <w:sz w:val="20"/>
          <w:szCs w:val="20"/>
        </w:rPr>
      </w:pPr>
    </w:p>
    <w:p w:rsidR="00313B03" w:rsidRPr="00C23042" w:rsidRDefault="00313B03" w:rsidP="006465F8">
      <w:pPr>
        <w:spacing w:line="276" w:lineRule="auto"/>
        <w:jc w:val="center"/>
        <w:rPr>
          <w:rFonts w:ascii="Arial" w:hAnsi="Arial" w:cs="Arial"/>
          <w:b/>
          <w:bCs/>
          <w:sz w:val="18"/>
        </w:rPr>
      </w:pPr>
      <w:r w:rsidRPr="00C23042">
        <w:rPr>
          <w:rFonts w:ascii="Arial" w:hAnsi="Arial" w:cs="Arial"/>
          <w:b/>
          <w:bCs/>
          <w:sz w:val="18"/>
        </w:rPr>
        <w:t>COMPANHIA CATARINENSE DE ÁGUAS E SANEAMENTO</w:t>
      </w:r>
    </w:p>
    <w:p w:rsidR="00313B03" w:rsidRPr="00C23042" w:rsidRDefault="00313B03" w:rsidP="006465F8">
      <w:pPr>
        <w:spacing w:line="276" w:lineRule="auto"/>
        <w:jc w:val="center"/>
        <w:rPr>
          <w:rFonts w:ascii="Arial" w:hAnsi="Arial" w:cs="Arial"/>
          <w:b/>
          <w:bCs/>
          <w:sz w:val="18"/>
        </w:rPr>
      </w:pPr>
      <w:r w:rsidRPr="00C23042">
        <w:rPr>
          <w:rFonts w:ascii="Arial" w:hAnsi="Arial" w:cs="Arial"/>
          <w:b/>
          <w:bCs/>
          <w:sz w:val="18"/>
        </w:rPr>
        <w:t>GERÊNCIA DE LICITAÇÕES</w:t>
      </w:r>
    </w:p>
    <w:p w:rsidR="00313B03" w:rsidRDefault="00313B03" w:rsidP="006465F8">
      <w:pPr>
        <w:spacing w:line="276" w:lineRule="auto"/>
        <w:jc w:val="center"/>
        <w:rPr>
          <w:rFonts w:ascii="Arial" w:hAnsi="Arial" w:cs="Arial"/>
          <w:b/>
          <w:bCs/>
          <w:sz w:val="18"/>
        </w:rPr>
      </w:pPr>
      <w:r w:rsidRPr="00C23042">
        <w:rPr>
          <w:rFonts w:ascii="Arial" w:hAnsi="Arial" w:cs="Arial"/>
          <w:b/>
          <w:bCs/>
          <w:sz w:val="18"/>
        </w:rPr>
        <w:t>DIVISÃO DE COMPRAS E LICITAÇÕES</w:t>
      </w:r>
    </w:p>
    <w:p w:rsidR="00313B03" w:rsidRDefault="00313B03" w:rsidP="006465F8">
      <w:pPr>
        <w:autoSpaceDE/>
        <w:autoSpaceDN/>
        <w:spacing w:line="276" w:lineRule="auto"/>
        <w:jc w:val="center"/>
        <w:rPr>
          <w:rFonts w:ascii="Arial" w:hAnsi="Arial" w:cs="Arial"/>
          <w:b/>
          <w:bCs/>
          <w:sz w:val="18"/>
        </w:rPr>
      </w:pPr>
      <w:r w:rsidRPr="006465F8">
        <w:rPr>
          <w:rFonts w:ascii="Arial" w:hAnsi="Arial" w:cs="Arial"/>
          <w:b/>
          <w:bCs/>
          <w:sz w:val="18"/>
        </w:rPr>
        <w:t xml:space="preserve">Rua Emílio Blum nº 83 - 1º Andar - Centro - Florianópolis, CEP </w:t>
      </w:r>
      <w:proofErr w:type="gramStart"/>
      <w:r w:rsidRPr="006465F8">
        <w:rPr>
          <w:rFonts w:ascii="Arial" w:hAnsi="Arial" w:cs="Arial"/>
          <w:b/>
          <w:bCs/>
          <w:sz w:val="18"/>
        </w:rPr>
        <w:t>88020.010</w:t>
      </w:r>
      <w:proofErr w:type="gramEnd"/>
    </w:p>
    <w:p w:rsidR="00313B03" w:rsidRDefault="00313B03" w:rsidP="002D584D">
      <w:pPr>
        <w:autoSpaceDE/>
        <w:autoSpaceDN/>
        <w:jc w:val="center"/>
        <w:rPr>
          <w:rFonts w:ascii="Arial" w:hAnsi="Arial" w:cs="Arial"/>
          <w:b/>
          <w:bCs/>
          <w:sz w:val="18"/>
        </w:rPr>
      </w:pPr>
      <w:r>
        <w:rPr>
          <w:rFonts w:ascii="Arial" w:hAnsi="Arial" w:cs="Arial"/>
          <w:b/>
          <w:bCs/>
          <w:sz w:val="18"/>
        </w:rPr>
        <w:t>www.casan.com.br</w:t>
      </w:r>
    </w:p>
    <w:p w:rsidR="00D67DFF" w:rsidRDefault="00313B03" w:rsidP="00D67DFF">
      <w:pPr>
        <w:autoSpaceDE/>
        <w:autoSpaceDN/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6465F8">
        <w:rPr>
          <w:rFonts w:ascii="Arial" w:hAnsi="Arial" w:cs="Arial"/>
          <w:b/>
          <w:bCs/>
          <w:sz w:val="18"/>
        </w:rPr>
        <w:br w:type="page"/>
      </w:r>
    </w:p>
    <w:bookmarkEnd w:id="0"/>
    <w:p w:rsidR="00313B03" w:rsidRDefault="00313B03" w:rsidP="00E40DA9">
      <w:pPr>
        <w:ind w:right="49"/>
        <w:rPr>
          <w:rFonts w:ascii="Arial" w:hAnsi="Arial" w:cs="Arial"/>
          <w:bCs/>
          <w:sz w:val="20"/>
          <w:szCs w:val="20"/>
        </w:rPr>
        <w:sectPr w:rsidR="00313B03" w:rsidSect="00DA50F6">
          <w:headerReference w:type="default" r:id="rId9"/>
          <w:footerReference w:type="default" r:id="rId10"/>
          <w:pgSz w:w="11907" w:h="16840" w:code="9"/>
          <w:pgMar w:top="1134" w:right="1134" w:bottom="851" w:left="1134" w:header="709" w:footer="357" w:gutter="0"/>
          <w:pgNumType w:chapSep="emDash"/>
          <w:cols w:space="708"/>
          <w:docGrid w:linePitch="360"/>
        </w:sectPr>
      </w:pPr>
    </w:p>
    <w:p w:rsidR="00313B03" w:rsidRDefault="00313B03" w:rsidP="00401998">
      <w:pPr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AA2B62">
        <w:rPr>
          <w:rFonts w:ascii="Arial" w:hAnsi="Arial" w:cs="Arial"/>
          <w:b/>
          <w:bCs/>
          <w:sz w:val="20"/>
          <w:szCs w:val="20"/>
          <w:u w:val="single"/>
        </w:rPr>
        <w:lastRenderedPageBreak/>
        <w:t>ANEXO</w:t>
      </w:r>
      <w:proofErr w:type="gramStart"/>
      <w:r w:rsidRPr="00AA2B62">
        <w:rPr>
          <w:rFonts w:ascii="Arial" w:hAnsi="Arial" w:cs="Arial"/>
          <w:b/>
          <w:bCs/>
          <w:sz w:val="20"/>
          <w:szCs w:val="20"/>
          <w:u w:val="single"/>
        </w:rPr>
        <w:t xml:space="preserve">  </w:t>
      </w:r>
      <w:proofErr w:type="gramEnd"/>
      <w:r w:rsidRPr="00AA2B62">
        <w:rPr>
          <w:rFonts w:ascii="Arial" w:hAnsi="Arial" w:cs="Arial"/>
          <w:b/>
          <w:bCs/>
          <w:sz w:val="20"/>
          <w:szCs w:val="20"/>
          <w:u w:val="single"/>
        </w:rPr>
        <w:t xml:space="preserve">I </w:t>
      </w:r>
    </w:p>
    <w:p w:rsidR="00313B03" w:rsidRDefault="00313B03" w:rsidP="00401998">
      <w:pPr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</w:p>
    <w:p w:rsidR="00313B03" w:rsidRDefault="00313B03" w:rsidP="00401998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E96C84">
        <w:rPr>
          <w:rFonts w:ascii="Arial" w:hAnsi="Arial" w:cs="Arial"/>
          <w:b/>
          <w:bCs/>
          <w:sz w:val="20"/>
          <w:szCs w:val="20"/>
        </w:rPr>
        <w:t>PLANILHA DE PREÇO</w:t>
      </w:r>
    </w:p>
    <w:p w:rsidR="00313B03" w:rsidRPr="00613A6E" w:rsidRDefault="00313B03" w:rsidP="00401998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613A6E">
        <w:rPr>
          <w:rFonts w:ascii="Arial" w:hAnsi="Arial" w:cs="Arial"/>
          <w:b/>
          <w:bCs/>
          <w:sz w:val="18"/>
          <w:szCs w:val="18"/>
        </w:rPr>
        <w:t>MODELO DE PROPOSTA DETALHADA</w:t>
      </w:r>
    </w:p>
    <w:p w:rsidR="00313B03" w:rsidRDefault="00313B03" w:rsidP="00401998">
      <w:pPr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</w:p>
    <w:tbl>
      <w:tblPr>
        <w:tblW w:w="9940" w:type="dxa"/>
        <w:tblInd w:w="55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600"/>
        <w:gridCol w:w="6300"/>
        <w:gridCol w:w="540"/>
        <w:gridCol w:w="647"/>
        <w:gridCol w:w="914"/>
        <w:gridCol w:w="1000"/>
      </w:tblGrid>
      <w:tr w:rsidR="00313B03" w:rsidRPr="00F602F4" w:rsidTr="00F602F4">
        <w:trPr>
          <w:trHeight w:val="543"/>
        </w:trPr>
        <w:tc>
          <w:tcPr>
            <w:tcW w:w="9940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CC"/>
            <w:noWrap/>
            <w:vAlign w:val="center"/>
          </w:tcPr>
          <w:p w:rsidR="00313B03" w:rsidRDefault="00313B03" w:rsidP="00F602F4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bookmarkStart w:id="2" w:name="RANGE!A1:F25"/>
            <w:bookmarkEnd w:id="2"/>
            <w:r w:rsidRPr="00F602F4">
              <w:rPr>
                <w:rFonts w:ascii="Arial" w:hAnsi="Arial" w:cs="Arial"/>
                <w:b/>
                <w:bCs/>
                <w:sz w:val="16"/>
                <w:szCs w:val="16"/>
              </w:rPr>
              <w:t>PE 119/2013</w:t>
            </w:r>
          </w:p>
          <w:p w:rsidR="00313B03" w:rsidRPr="00F602F4" w:rsidRDefault="00313B03" w:rsidP="00F602F4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02F4">
              <w:rPr>
                <w:rFonts w:ascii="Arial" w:hAnsi="Arial" w:cs="Arial"/>
                <w:b/>
                <w:bCs/>
                <w:sz w:val="16"/>
                <w:szCs w:val="16"/>
              </w:rPr>
              <w:t>Locação de Grupos Geradores de Energia Elétrica</w:t>
            </w:r>
          </w:p>
        </w:tc>
      </w:tr>
      <w:tr w:rsidR="00313B03" w:rsidRPr="00F602F4" w:rsidTr="00F602F4">
        <w:trPr>
          <w:trHeight w:val="255"/>
        </w:trPr>
        <w:tc>
          <w:tcPr>
            <w:tcW w:w="6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CC"/>
            <w:noWrap/>
            <w:vAlign w:val="center"/>
          </w:tcPr>
          <w:p w:rsidR="00313B03" w:rsidRPr="00F602F4" w:rsidRDefault="00313B03" w:rsidP="00F602F4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02F4"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</w:tc>
        <w:tc>
          <w:tcPr>
            <w:tcW w:w="63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CC"/>
            <w:noWrap/>
            <w:vAlign w:val="center"/>
          </w:tcPr>
          <w:p w:rsidR="00313B03" w:rsidRDefault="00313B03" w:rsidP="00F602F4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ESPECIFICAÇÕES</w:t>
            </w:r>
          </w:p>
          <w:p w:rsidR="00313B03" w:rsidRPr="00F602F4" w:rsidRDefault="00313B03" w:rsidP="00F602F4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</w:t>
            </w:r>
            <w:r w:rsidRPr="00F602F4">
              <w:rPr>
                <w:rFonts w:ascii="Arial" w:hAnsi="Arial" w:cs="Arial"/>
                <w:b/>
                <w:bCs/>
                <w:sz w:val="16"/>
                <w:szCs w:val="16"/>
              </w:rPr>
              <w:t>onforme Termo de Referência (Anexo V)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CC"/>
            <w:noWrap/>
            <w:vAlign w:val="center"/>
          </w:tcPr>
          <w:p w:rsidR="00313B03" w:rsidRPr="00F602F4" w:rsidRDefault="00313B03" w:rsidP="00F602F4">
            <w:pPr>
              <w:autoSpaceDE/>
              <w:autoSpaceDN/>
              <w:rPr>
                <w:rFonts w:ascii="Arial" w:hAnsi="Arial" w:cs="Arial"/>
                <w:sz w:val="16"/>
                <w:szCs w:val="16"/>
              </w:rPr>
            </w:pPr>
            <w:r w:rsidRPr="00F602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  <w:vAlign w:val="center"/>
          </w:tcPr>
          <w:p w:rsidR="00313B03" w:rsidRPr="00F602F4" w:rsidRDefault="00313B03" w:rsidP="00F602F4">
            <w:pPr>
              <w:autoSpaceDE/>
              <w:autoSpaceDN/>
              <w:rPr>
                <w:rFonts w:ascii="Arial" w:hAnsi="Arial" w:cs="Arial"/>
                <w:sz w:val="16"/>
                <w:szCs w:val="16"/>
              </w:rPr>
            </w:pPr>
            <w:r w:rsidRPr="00F602F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8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CC"/>
            <w:noWrap/>
            <w:vAlign w:val="center"/>
          </w:tcPr>
          <w:p w:rsidR="00313B03" w:rsidRPr="00F602F4" w:rsidRDefault="00313B03" w:rsidP="00F602F4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02F4">
              <w:rPr>
                <w:rFonts w:ascii="Arial" w:hAnsi="Arial" w:cs="Arial"/>
                <w:b/>
                <w:bCs/>
                <w:sz w:val="16"/>
                <w:szCs w:val="16"/>
              </w:rPr>
              <w:t>Valor</w:t>
            </w:r>
          </w:p>
        </w:tc>
      </w:tr>
      <w:tr w:rsidR="00313B03" w:rsidRPr="00F602F4" w:rsidTr="00F602F4">
        <w:trPr>
          <w:trHeight w:val="240"/>
        </w:trPr>
        <w:tc>
          <w:tcPr>
            <w:tcW w:w="6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13B03" w:rsidRPr="00F602F4" w:rsidRDefault="00313B03" w:rsidP="00F602F4">
            <w:pPr>
              <w:autoSpaceDE/>
              <w:autoSpaceDN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13B03" w:rsidRPr="00F602F4" w:rsidRDefault="00313B03" w:rsidP="00F602F4">
            <w:pPr>
              <w:autoSpaceDE/>
              <w:autoSpaceDN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313B03" w:rsidRPr="00F602F4" w:rsidRDefault="00313B03" w:rsidP="00F602F4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F602F4">
              <w:rPr>
                <w:rFonts w:ascii="Arial" w:hAnsi="Arial" w:cs="Arial"/>
                <w:b/>
                <w:bCs/>
                <w:sz w:val="16"/>
                <w:szCs w:val="16"/>
              </w:rPr>
              <w:t>Un</w:t>
            </w:r>
            <w:proofErr w:type="spellEnd"/>
            <w:r w:rsidRPr="00F602F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CC"/>
            <w:vAlign w:val="center"/>
          </w:tcPr>
          <w:p w:rsidR="00313B03" w:rsidRPr="00F602F4" w:rsidRDefault="00313B03" w:rsidP="00F602F4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02F4">
              <w:rPr>
                <w:rFonts w:ascii="Arial" w:hAnsi="Arial" w:cs="Arial"/>
                <w:b/>
                <w:bCs/>
                <w:sz w:val="16"/>
                <w:szCs w:val="16"/>
              </w:rPr>
              <w:t>Quant.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CC"/>
            <w:noWrap/>
            <w:vAlign w:val="center"/>
          </w:tcPr>
          <w:p w:rsidR="00313B03" w:rsidRPr="00F602F4" w:rsidRDefault="00313B03" w:rsidP="00F602F4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02F4">
              <w:rPr>
                <w:rFonts w:ascii="Arial" w:hAnsi="Arial" w:cs="Arial"/>
                <w:b/>
                <w:bCs/>
                <w:sz w:val="16"/>
                <w:szCs w:val="16"/>
              </w:rPr>
              <w:t>UNITÁRIO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CC"/>
            <w:noWrap/>
            <w:vAlign w:val="center"/>
          </w:tcPr>
          <w:p w:rsidR="00313B03" w:rsidRPr="00F602F4" w:rsidRDefault="00313B03" w:rsidP="00F602F4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02F4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</w:tr>
      <w:tr w:rsidR="00313B03" w:rsidRPr="00F602F4" w:rsidTr="00F602F4">
        <w:trPr>
          <w:trHeight w:val="45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3B03" w:rsidRPr="00F602F4" w:rsidRDefault="00313B03" w:rsidP="00F602F4">
            <w:pPr>
              <w:autoSpaceDE/>
              <w:autoSpaceDN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F602F4">
              <w:rPr>
                <w:rFonts w:ascii="Arial" w:hAnsi="Arial" w:cs="Arial"/>
                <w:sz w:val="16"/>
                <w:szCs w:val="16"/>
              </w:rPr>
              <w:t>1</w:t>
            </w:r>
            <w:proofErr w:type="gramEnd"/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3B03" w:rsidRPr="00F602F4" w:rsidRDefault="00313B03" w:rsidP="00F602F4">
            <w:pPr>
              <w:autoSpaceDE/>
              <w:autoSpaceDN/>
              <w:rPr>
                <w:rFonts w:ascii="Arial" w:hAnsi="Arial" w:cs="Arial"/>
                <w:sz w:val="16"/>
                <w:szCs w:val="16"/>
              </w:rPr>
            </w:pPr>
            <w:r w:rsidRPr="00F602F4">
              <w:rPr>
                <w:rFonts w:ascii="Arial" w:hAnsi="Arial" w:cs="Arial"/>
                <w:sz w:val="16"/>
                <w:szCs w:val="16"/>
              </w:rPr>
              <w:t xml:space="preserve">Locação de gerador trifásico, </w:t>
            </w:r>
            <w:proofErr w:type="gramStart"/>
            <w:r w:rsidRPr="00F602F4">
              <w:rPr>
                <w:rFonts w:ascii="Arial" w:hAnsi="Arial" w:cs="Arial"/>
                <w:sz w:val="16"/>
                <w:szCs w:val="16"/>
              </w:rPr>
              <w:t>50kVA</w:t>
            </w:r>
            <w:proofErr w:type="gramEnd"/>
            <w:r w:rsidRPr="00F602F4">
              <w:rPr>
                <w:rFonts w:ascii="Arial" w:hAnsi="Arial" w:cs="Arial"/>
                <w:sz w:val="16"/>
                <w:szCs w:val="16"/>
              </w:rPr>
              <w:t>, 380 V, 60 Hz, quadro de transferência automática interno, carenado, silencioso, para EE Ponte.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3B03" w:rsidRPr="00F602F4" w:rsidRDefault="00313B03" w:rsidP="00F602F4">
            <w:pPr>
              <w:autoSpaceDE/>
              <w:autoSpaceDN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02F4">
              <w:rPr>
                <w:rFonts w:ascii="Arial" w:hAnsi="Arial" w:cs="Arial"/>
                <w:sz w:val="16"/>
                <w:szCs w:val="16"/>
              </w:rPr>
              <w:t>GB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3B03" w:rsidRPr="00F602F4" w:rsidRDefault="00313B03" w:rsidP="00F602F4">
            <w:pPr>
              <w:autoSpaceDE/>
              <w:autoSpaceDN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F602F4">
              <w:rPr>
                <w:rFonts w:ascii="Arial" w:hAnsi="Arial" w:cs="Arial"/>
                <w:sz w:val="16"/>
                <w:szCs w:val="16"/>
              </w:rPr>
              <w:t>1</w:t>
            </w:r>
            <w:proofErr w:type="gram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3B03" w:rsidRPr="00F602F4" w:rsidRDefault="00313B03" w:rsidP="00F602F4">
            <w:pPr>
              <w:autoSpaceDE/>
              <w:autoSpaceDN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02F4">
              <w:rPr>
                <w:rFonts w:ascii="Arial" w:hAnsi="Arial" w:cs="Arial"/>
                <w:sz w:val="16"/>
                <w:szCs w:val="16"/>
              </w:rPr>
              <w:t>13.508,33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313B03" w:rsidRPr="00F602F4" w:rsidRDefault="00313B03" w:rsidP="00F602F4">
            <w:pPr>
              <w:autoSpaceDE/>
              <w:autoSpaceDN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02F4">
              <w:rPr>
                <w:rFonts w:ascii="Arial" w:hAnsi="Arial" w:cs="Arial"/>
                <w:sz w:val="16"/>
                <w:szCs w:val="16"/>
              </w:rPr>
              <w:t>13.508,33</w:t>
            </w:r>
          </w:p>
        </w:tc>
      </w:tr>
      <w:tr w:rsidR="00313B03" w:rsidRPr="00F602F4" w:rsidTr="00F602F4">
        <w:trPr>
          <w:trHeight w:val="45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3B03" w:rsidRPr="00F602F4" w:rsidRDefault="00313B03" w:rsidP="00F602F4">
            <w:pPr>
              <w:autoSpaceDE/>
              <w:autoSpaceDN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F602F4">
              <w:rPr>
                <w:rFonts w:ascii="Arial" w:hAnsi="Arial" w:cs="Arial"/>
                <w:sz w:val="16"/>
                <w:szCs w:val="16"/>
              </w:rPr>
              <w:t>2</w:t>
            </w:r>
            <w:proofErr w:type="gramEnd"/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3B03" w:rsidRPr="00F602F4" w:rsidRDefault="00313B03" w:rsidP="00F602F4">
            <w:pPr>
              <w:autoSpaceDE/>
              <w:autoSpaceDN/>
              <w:rPr>
                <w:rFonts w:ascii="Arial" w:hAnsi="Arial" w:cs="Arial"/>
                <w:sz w:val="16"/>
                <w:szCs w:val="16"/>
              </w:rPr>
            </w:pPr>
            <w:r w:rsidRPr="00F602F4">
              <w:rPr>
                <w:rFonts w:ascii="Arial" w:hAnsi="Arial" w:cs="Arial"/>
                <w:sz w:val="16"/>
                <w:szCs w:val="16"/>
              </w:rPr>
              <w:t xml:space="preserve">Locação de gerador trifásico, </w:t>
            </w:r>
            <w:proofErr w:type="gramStart"/>
            <w:r w:rsidRPr="00F602F4">
              <w:rPr>
                <w:rFonts w:ascii="Arial" w:hAnsi="Arial" w:cs="Arial"/>
                <w:sz w:val="16"/>
                <w:szCs w:val="16"/>
              </w:rPr>
              <w:t>50kVA</w:t>
            </w:r>
            <w:proofErr w:type="gramEnd"/>
            <w:r w:rsidRPr="00F602F4">
              <w:rPr>
                <w:rFonts w:ascii="Arial" w:hAnsi="Arial" w:cs="Arial"/>
                <w:sz w:val="16"/>
                <w:szCs w:val="16"/>
              </w:rPr>
              <w:t>, 380 V, 60 Hz, quadro de transferência automática interno, carenado, silencioso, para EE Rua das Flores.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3B03" w:rsidRPr="00F602F4" w:rsidRDefault="00313B03" w:rsidP="00F602F4">
            <w:pPr>
              <w:autoSpaceDE/>
              <w:autoSpaceDN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02F4">
              <w:rPr>
                <w:rFonts w:ascii="Arial" w:hAnsi="Arial" w:cs="Arial"/>
                <w:sz w:val="16"/>
                <w:szCs w:val="16"/>
              </w:rPr>
              <w:t>GB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3B03" w:rsidRPr="00F602F4" w:rsidRDefault="00313B03" w:rsidP="00F602F4">
            <w:pPr>
              <w:autoSpaceDE/>
              <w:autoSpaceDN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F602F4">
              <w:rPr>
                <w:rFonts w:ascii="Arial" w:hAnsi="Arial" w:cs="Arial"/>
                <w:sz w:val="16"/>
                <w:szCs w:val="16"/>
              </w:rPr>
              <w:t>1</w:t>
            </w:r>
            <w:proofErr w:type="gram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3B03" w:rsidRPr="00F602F4" w:rsidRDefault="00313B03" w:rsidP="00F602F4">
            <w:pPr>
              <w:autoSpaceDE/>
              <w:autoSpaceDN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02F4">
              <w:rPr>
                <w:rFonts w:ascii="Arial" w:hAnsi="Arial" w:cs="Arial"/>
                <w:sz w:val="16"/>
                <w:szCs w:val="16"/>
              </w:rPr>
              <w:t>13.508,33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313B03" w:rsidRPr="00F602F4" w:rsidRDefault="00313B03" w:rsidP="00F602F4">
            <w:pPr>
              <w:autoSpaceDE/>
              <w:autoSpaceDN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02F4">
              <w:rPr>
                <w:rFonts w:ascii="Arial" w:hAnsi="Arial" w:cs="Arial"/>
                <w:sz w:val="16"/>
                <w:szCs w:val="16"/>
              </w:rPr>
              <w:t>13.508,33</w:t>
            </w:r>
          </w:p>
        </w:tc>
      </w:tr>
      <w:tr w:rsidR="00313B03" w:rsidRPr="00F602F4" w:rsidTr="00F602F4">
        <w:trPr>
          <w:trHeight w:val="45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3B03" w:rsidRPr="00F602F4" w:rsidRDefault="00313B03" w:rsidP="00F602F4">
            <w:pPr>
              <w:autoSpaceDE/>
              <w:autoSpaceDN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F602F4">
              <w:rPr>
                <w:rFonts w:ascii="Arial" w:hAnsi="Arial" w:cs="Arial"/>
                <w:sz w:val="16"/>
                <w:szCs w:val="16"/>
              </w:rPr>
              <w:t>3</w:t>
            </w:r>
            <w:proofErr w:type="gramEnd"/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3B03" w:rsidRPr="00F602F4" w:rsidRDefault="00313B03" w:rsidP="00F602F4">
            <w:pPr>
              <w:autoSpaceDE/>
              <w:autoSpaceDN/>
              <w:rPr>
                <w:rFonts w:ascii="Arial" w:hAnsi="Arial" w:cs="Arial"/>
                <w:sz w:val="16"/>
                <w:szCs w:val="16"/>
              </w:rPr>
            </w:pPr>
            <w:r w:rsidRPr="00F602F4">
              <w:rPr>
                <w:rFonts w:ascii="Arial" w:hAnsi="Arial" w:cs="Arial"/>
                <w:sz w:val="16"/>
                <w:szCs w:val="16"/>
              </w:rPr>
              <w:t xml:space="preserve">Locação de gerador trifásico, </w:t>
            </w:r>
            <w:proofErr w:type="gramStart"/>
            <w:r w:rsidRPr="00F602F4">
              <w:rPr>
                <w:rFonts w:ascii="Arial" w:hAnsi="Arial" w:cs="Arial"/>
                <w:sz w:val="16"/>
                <w:szCs w:val="16"/>
              </w:rPr>
              <w:t>80kVA</w:t>
            </w:r>
            <w:proofErr w:type="gramEnd"/>
            <w:r w:rsidRPr="00F602F4">
              <w:rPr>
                <w:rFonts w:ascii="Arial" w:hAnsi="Arial" w:cs="Arial"/>
                <w:sz w:val="16"/>
                <w:szCs w:val="16"/>
              </w:rPr>
              <w:t>, 380 V, 60 Hz, quadro de transferência automática interno, carenado, silencioso, para EE Rio do Brás.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3B03" w:rsidRPr="00F602F4" w:rsidRDefault="00313B03" w:rsidP="00F602F4">
            <w:pPr>
              <w:autoSpaceDE/>
              <w:autoSpaceDN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02F4">
              <w:rPr>
                <w:rFonts w:ascii="Arial" w:hAnsi="Arial" w:cs="Arial"/>
                <w:sz w:val="16"/>
                <w:szCs w:val="16"/>
              </w:rPr>
              <w:t>GB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3B03" w:rsidRPr="00F602F4" w:rsidRDefault="00313B03" w:rsidP="00F602F4">
            <w:pPr>
              <w:autoSpaceDE/>
              <w:autoSpaceDN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F602F4">
              <w:rPr>
                <w:rFonts w:ascii="Arial" w:hAnsi="Arial" w:cs="Arial"/>
                <w:sz w:val="16"/>
                <w:szCs w:val="16"/>
              </w:rPr>
              <w:t>1</w:t>
            </w:r>
            <w:proofErr w:type="gram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3B03" w:rsidRPr="00F602F4" w:rsidRDefault="00313B03" w:rsidP="00F602F4">
            <w:pPr>
              <w:autoSpaceDE/>
              <w:autoSpaceDN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02F4">
              <w:rPr>
                <w:rFonts w:ascii="Arial" w:hAnsi="Arial" w:cs="Arial"/>
                <w:sz w:val="16"/>
                <w:szCs w:val="16"/>
              </w:rPr>
              <w:t>14.575,00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313B03" w:rsidRPr="00F602F4" w:rsidRDefault="00313B03" w:rsidP="00F602F4">
            <w:pPr>
              <w:autoSpaceDE/>
              <w:autoSpaceDN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02F4">
              <w:rPr>
                <w:rFonts w:ascii="Arial" w:hAnsi="Arial" w:cs="Arial"/>
                <w:sz w:val="16"/>
                <w:szCs w:val="16"/>
              </w:rPr>
              <w:t>14.575,00</w:t>
            </w:r>
          </w:p>
        </w:tc>
      </w:tr>
      <w:tr w:rsidR="00313B03" w:rsidRPr="00F602F4" w:rsidTr="00F602F4">
        <w:trPr>
          <w:trHeight w:val="45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3B03" w:rsidRPr="00F602F4" w:rsidRDefault="00313B03" w:rsidP="00F602F4">
            <w:pPr>
              <w:autoSpaceDE/>
              <w:autoSpaceDN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F602F4">
              <w:rPr>
                <w:rFonts w:ascii="Arial" w:hAnsi="Arial" w:cs="Arial"/>
                <w:sz w:val="16"/>
                <w:szCs w:val="16"/>
              </w:rPr>
              <w:t>4</w:t>
            </w:r>
            <w:proofErr w:type="gramEnd"/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3B03" w:rsidRPr="00F602F4" w:rsidRDefault="00313B03" w:rsidP="00F602F4">
            <w:pPr>
              <w:autoSpaceDE/>
              <w:autoSpaceDN/>
              <w:rPr>
                <w:rFonts w:ascii="Arial" w:hAnsi="Arial" w:cs="Arial"/>
                <w:sz w:val="16"/>
                <w:szCs w:val="16"/>
              </w:rPr>
            </w:pPr>
            <w:r w:rsidRPr="00F602F4">
              <w:rPr>
                <w:rFonts w:ascii="Arial" w:hAnsi="Arial" w:cs="Arial"/>
                <w:sz w:val="16"/>
                <w:szCs w:val="16"/>
              </w:rPr>
              <w:t xml:space="preserve">Locação de gerador trifásico, </w:t>
            </w:r>
            <w:proofErr w:type="gramStart"/>
            <w:r w:rsidRPr="00F602F4">
              <w:rPr>
                <w:rFonts w:ascii="Arial" w:hAnsi="Arial" w:cs="Arial"/>
                <w:sz w:val="16"/>
                <w:szCs w:val="16"/>
              </w:rPr>
              <w:t>50kVA</w:t>
            </w:r>
            <w:proofErr w:type="gramEnd"/>
            <w:r w:rsidRPr="00F602F4">
              <w:rPr>
                <w:rFonts w:ascii="Arial" w:hAnsi="Arial" w:cs="Arial"/>
                <w:sz w:val="16"/>
                <w:szCs w:val="16"/>
              </w:rPr>
              <w:t xml:space="preserve">, 380 V, 60 Hz, quadro de transferência automática interno, carenado, silencioso, para EE Canto do </w:t>
            </w:r>
            <w:proofErr w:type="spellStart"/>
            <w:r w:rsidRPr="00F602F4">
              <w:rPr>
                <w:rFonts w:ascii="Arial" w:hAnsi="Arial" w:cs="Arial"/>
                <w:sz w:val="16"/>
                <w:szCs w:val="16"/>
              </w:rPr>
              <w:t>Lamim</w:t>
            </w:r>
            <w:proofErr w:type="spellEnd"/>
            <w:r w:rsidRPr="00F602F4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3B03" w:rsidRPr="00F602F4" w:rsidRDefault="00313B03" w:rsidP="00F602F4">
            <w:pPr>
              <w:autoSpaceDE/>
              <w:autoSpaceDN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02F4">
              <w:rPr>
                <w:rFonts w:ascii="Arial" w:hAnsi="Arial" w:cs="Arial"/>
                <w:sz w:val="16"/>
                <w:szCs w:val="16"/>
              </w:rPr>
              <w:t>GB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3B03" w:rsidRPr="00F602F4" w:rsidRDefault="00313B03" w:rsidP="00F602F4">
            <w:pPr>
              <w:autoSpaceDE/>
              <w:autoSpaceDN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F602F4">
              <w:rPr>
                <w:rFonts w:ascii="Arial" w:hAnsi="Arial" w:cs="Arial"/>
                <w:sz w:val="16"/>
                <w:szCs w:val="16"/>
              </w:rPr>
              <w:t>1</w:t>
            </w:r>
            <w:proofErr w:type="gram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3B03" w:rsidRPr="00F602F4" w:rsidRDefault="00313B03" w:rsidP="00F602F4">
            <w:pPr>
              <w:autoSpaceDE/>
              <w:autoSpaceDN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02F4">
              <w:rPr>
                <w:rFonts w:ascii="Arial" w:hAnsi="Arial" w:cs="Arial"/>
                <w:sz w:val="16"/>
                <w:szCs w:val="16"/>
              </w:rPr>
              <w:t>13.508,33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313B03" w:rsidRPr="00F602F4" w:rsidRDefault="00313B03" w:rsidP="00F602F4">
            <w:pPr>
              <w:autoSpaceDE/>
              <w:autoSpaceDN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02F4">
              <w:rPr>
                <w:rFonts w:ascii="Arial" w:hAnsi="Arial" w:cs="Arial"/>
                <w:sz w:val="16"/>
                <w:szCs w:val="16"/>
              </w:rPr>
              <w:t>13.508,33</w:t>
            </w:r>
          </w:p>
        </w:tc>
      </w:tr>
      <w:tr w:rsidR="00313B03" w:rsidRPr="00F602F4" w:rsidTr="00F602F4">
        <w:trPr>
          <w:trHeight w:val="225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3B03" w:rsidRPr="00F602F4" w:rsidRDefault="00313B03" w:rsidP="00F602F4">
            <w:pPr>
              <w:autoSpaceDE/>
              <w:autoSpaceDN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F602F4">
              <w:rPr>
                <w:rFonts w:ascii="Arial" w:hAnsi="Arial" w:cs="Arial"/>
                <w:sz w:val="16"/>
                <w:szCs w:val="16"/>
              </w:rPr>
              <w:t>5</w:t>
            </w:r>
            <w:proofErr w:type="gramEnd"/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3B03" w:rsidRPr="00F602F4" w:rsidRDefault="00313B03" w:rsidP="00F602F4">
            <w:pPr>
              <w:autoSpaceDE/>
              <w:autoSpaceDN/>
              <w:rPr>
                <w:rFonts w:ascii="Arial" w:hAnsi="Arial" w:cs="Arial"/>
                <w:sz w:val="16"/>
                <w:szCs w:val="16"/>
              </w:rPr>
            </w:pPr>
            <w:r w:rsidRPr="00F602F4">
              <w:rPr>
                <w:rFonts w:ascii="Arial" w:hAnsi="Arial" w:cs="Arial"/>
                <w:sz w:val="16"/>
                <w:szCs w:val="16"/>
              </w:rPr>
              <w:t xml:space="preserve">Complemento de utilização do gerador </w:t>
            </w:r>
            <w:proofErr w:type="gramStart"/>
            <w:r w:rsidRPr="00F602F4">
              <w:rPr>
                <w:rFonts w:ascii="Arial" w:hAnsi="Arial" w:cs="Arial"/>
                <w:sz w:val="16"/>
                <w:szCs w:val="16"/>
              </w:rPr>
              <w:t>50kVA</w:t>
            </w:r>
            <w:proofErr w:type="gramEnd"/>
            <w:r w:rsidRPr="00F602F4">
              <w:rPr>
                <w:rFonts w:ascii="Arial" w:hAnsi="Arial" w:cs="Arial"/>
                <w:sz w:val="16"/>
                <w:szCs w:val="16"/>
              </w:rPr>
              <w:t xml:space="preserve"> da EE Ponte, franquia de 5 horas.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3B03" w:rsidRPr="00F602F4" w:rsidRDefault="00313B03" w:rsidP="00F602F4">
            <w:pPr>
              <w:autoSpaceDE/>
              <w:autoSpaceDN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02F4">
              <w:rPr>
                <w:rFonts w:ascii="Arial" w:hAnsi="Arial" w:cs="Arial"/>
                <w:sz w:val="16"/>
                <w:szCs w:val="16"/>
              </w:rPr>
              <w:t>GB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3B03" w:rsidRPr="00F602F4" w:rsidRDefault="00313B03" w:rsidP="00F602F4">
            <w:pPr>
              <w:autoSpaceDE/>
              <w:autoSpaceDN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F602F4">
              <w:rPr>
                <w:rFonts w:ascii="Arial" w:hAnsi="Arial" w:cs="Arial"/>
                <w:sz w:val="16"/>
                <w:szCs w:val="16"/>
              </w:rPr>
              <w:t>1</w:t>
            </w:r>
            <w:proofErr w:type="gram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3B03" w:rsidRPr="00F602F4" w:rsidRDefault="00313B03" w:rsidP="00F602F4">
            <w:pPr>
              <w:autoSpaceDE/>
              <w:autoSpaceDN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02F4">
              <w:rPr>
                <w:rFonts w:ascii="Arial" w:hAnsi="Arial" w:cs="Arial"/>
                <w:sz w:val="16"/>
                <w:szCs w:val="16"/>
              </w:rPr>
              <w:t>2.800,00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313B03" w:rsidRPr="00F602F4" w:rsidRDefault="00313B03" w:rsidP="00F602F4">
            <w:pPr>
              <w:autoSpaceDE/>
              <w:autoSpaceDN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02F4">
              <w:rPr>
                <w:rFonts w:ascii="Arial" w:hAnsi="Arial" w:cs="Arial"/>
                <w:sz w:val="16"/>
                <w:szCs w:val="16"/>
              </w:rPr>
              <w:t>2.800,00</w:t>
            </w:r>
          </w:p>
        </w:tc>
      </w:tr>
      <w:tr w:rsidR="00313B03" w:rsidRPr="00F602F4" w:rsidTr="00F602F4">
        <w:trPr>
          <w:trHeight w:val="45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3B03" w:rsidRPr="00F602F4" w:rsidRDefault="00313B03" w:rsidP="00F602F4">
            <w:pPr>
              <w:autoSpaceDE/>
              <w:autoSpaceDN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F602F4">
              <w:rPr>
                <w:rFonts w:ascii="Arial" w:hAnsi="Arial" w:cs="Arial"/>
                <w:sz w:val="16"/>
                <w:szCs w:val="16"/>
              </w:rPr>
              <w:t>6</w:t>
            </w:r>
            <w:proofErr w:type="gramEnd"/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3B03" w:rsidRPr="00F602F4" w:rsidRDefault="00313B03" w:rsidP="00F602F4">
            <w:pPr>
              <w:autoSpaceDE/>
              <w:autoSpaceDN/>
              <w:rPr>
                <w:rFonts w:ascii="Arial" w:hAnsi="Arial" w:cs="Arial"/>
                <w:sz w:val="16"/>
                <w:szCs w:val="16"/>
              </w:rPr>
            </w:pPr>
            <w:r w:rsidRPr="00F602F4">
              <w:rPr>
                <w:rFonts w:ascii="Arial" w:hAnsi="Arial" w:cs="Arial"/>
                <w:sz w:val="16"/>
                <w:szCs w:val="16"/>
              </w:rPr>
              <w:t xml:space="preserve">Complemento de utilização do gerador </w:t>
            </w:r>
            <w:proofErr w:type="gramStart"/>
            <w:r w:rsidRPr="00F602F4">
              <w:rPr>
                <w:rFonts w:ascii="Arial" w:hAnsi="Arial" w:cs="Arial"/>
                <w:sz w:val="16"/>
                <w:szCs w:val="16"/>
              </w:rPr>
              <w:t>50kVA</w:t>
            </w:r>
            <w:proofErr w:type="gramEnd"/>
            <w:r w:rsidRPr="00F602F4">
              <w:rPr>
                <w:rFonts w:ascii="Arial" w:hAnsi="Arial" w:cs="Arial"/>
                <w:sz w:val="16"/>
                <w:szCs w:val="16"/>
              </w:rPr>
              <w:t xml:space="preserve"> da EE Rua das Flores, franquia de 5 horas.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3B03" w:rsidRPr="00F602F4" w:rsidRDefault="00313B03" w:rsidP="00F602F4">
            <w:pPr>
              <w:autoSpaceDE/>
              <w:autoSpaceDN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02F4">
              <w:rPr>
                <w:rFonts w:ascii="Arial" w:hAnsi="Arial" w:cs="Arial"/>
                <w:sz w:val="16"/>
                <w:szCs w:val="16"/>
              </w:rPr>
              <w:t>GB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3B03" w:rsidRPr="00F602F4" w:rsidRDefault="00313B03" w:rsidP="00F602F4">
            <w:pPr>
              <w:autoSpaceDE/>
              <w:autoSpaceDN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F602F4">
              <w:rPr>
                <w:rFonts w:ascii="Arial" w:hAnsi="Arial" w:cs="Arial"/>
                <w:sz w:val="16"/>
                <w:szCs w:val="16"/>
              </w:rPr>
              <w:t>1</w:t>
            </w:r>
            <w:proofErr w:type="gram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3B03" w:rsidRPr="00F602F4" w:rsidRDefault="00313B03" w:rsidP="00F602F4">
            <w:pPr>
              <w:autoSpaceDE/>
              <w:autoSpaceDN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02F4">
              <w:rPr>
                <w:rFonts w:ascii="Arial" w:hAnsi="Arial" w:cs="Arial"/>
                <w:sz w:val="16"/>
                <w:szCs w:val="16"/>
              </w:rPr>
              <w:t>2.800,00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313B03" w:rsidRPr="00F602F4" w:rsidRDefault="00313B03" w:rsidP="00F602F4">
            <w:pPr>
              <w:autoSpaceDE/>
              <w:autoSpaceDN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02F4">
              <w:rPr>
                <w:rFonts w:ascii="Arial" w:hAnsi="Arial" w:cs="Arial"/>
                <w:sz w:val="16"/>
                <w:szCs w:val="16"/>
              </w:rPr>
              <w:t>2.800,00</w:t>
            </w:r>
          </w:p>
        </w:tc>
      </w:tr>
      <w:tr w:rsidR="00313B03" w:rsidRPr="00F602F4" w:rsidTr="00F602F4">
        <w:trPr>
          <w:trHeight w:val="24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3B03" w:rsidRPr="00F602F4" w:rsidRDefault="00313B03" w:rsidP="00F602F4">
            <w:pPr>
              <w:autoSpaceDE/>
              <w:autoSpaceDN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F602F4">
              <w:rPr>
                <w:rFonts w:ascii="Arial" w:hAnsi="Arial" w:cs="Arial"/>
                <w:sz w:val="16"/>
                <w:szCs w:val="16"/>
              </w:rPr>
              <w:t>7</w:t>
            </w:r>
            <w:proofErr w:type="gramEnd"/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3B03" w:rsidRPr="00F602F4" w:rsidRDefault="00313B03" w:rsidP="00F602F4">
            <w:pPr>
              <w:autoSpaceDE/>
              <w:autoSpaceDN/>
              <w:rPr>
                <w:rFonts w:ascii="Arial" w:hAnsi="Arial" w:cs="Arial"/>
                <w:sz w:val="16"/>
                <w:szCs w:val="16"/>
              </w:rPr>
            </w:pPr>
            <w:r w:rsidRPr="00F602F4">
              <w:rPr>
                <w:rFonts w:ascii="Arial" w:hAnsi="Arial" w:cs="Arial"/>
                <w:sz w:val="16"/>
                <w:szCs w:val="16"/>
              </w:rPr>
              <w:t xml:space="preserve">Complemento de utilização do gerador </w:t>
            </w:r>
            <w:proofErr w:type="gramStart"/>
            <w:r w:rsidRPr="00F602F4">
              <w:rPr>
                <w:rFonts w:ascii="Arial" w:hAnsi="Arial" w:cs="Arial"/>
                <w:sz w:val="16"/>
                <w:szCs w:val="16"/>
              </w:rPr>
              <w:t>80kVA</w:t>
            </w:r>
            <w:proofErr w:type="gramEnd"/>
            <w:r w:rsidRPr="00F602F4">
              <w:rPr>
                <w:rFonts w:ascii="Arial" w:hAnsi="Arial" w:cs="Arial"/>
                <w:sz w:val="16"/>
                <w:szCs w:val="16"/>
              </w:rPr>
              <w:t xml:space="preserve"> da EE Rio do Brás, franquia de 5 horas.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3B03" w:rsidRPr="00F602F4" w:rsidRDefault="00313B03" w:rsidP="00F602F4">
            <w:pPr>
              <w:autoSpaceDE/>
              <w:autoSpaceDN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02F4">
              <w:rPr>
                <w:rFonts w:ascii="Arial" w:hAnsi="Arial" w:cs="Arial"/>
                <w:sz w:val="16"/>
                <w:szCs w:val="16"/>
              </w:rPr>
              <w:t>GB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3B03" w:rsidRPr="00F602F4" w:rsidRDefault="00313B03" w:rsidP="00F602F4">
            <w:pPr>
              <w:autoSpaceDE/>
              <w:autoSpaceDN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F602F4">
              <w:rPr>
                <w:rFonts w:ascii="Arial" w:hAnsi="Arial" w:cs="Arial"/>
                <w:sz w:val="16"/>
                <w:szCs w:val="16"/>
              </w:rPr>
              <w:t>1</w:t>
            </w:r>
            <w:proofErr w:type="gram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3B03" w:rsidRPr="00F602F4" w:rsidRDefault="00313B03" w:rsidP="00F602F4">
            <w:pPr>
              <w:autoSpaceDE/>
              <w:autoSpaceDN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02F4">
              <w:rPr>
                <w:rFonts w:ascii="Arial" w:hAnsi="Arial" w:cs="Arial"/>
                <w:sz w:val="16"/>
                <w:szCs w:val="16"/>
              </w:rPr>
              <w:t>2.800,00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313B03" w:rsidRPr="00F602F4" w:rsidRDefault="00313B03" w:rsidP="00F602F4">
            <w:pPr>
              <w:autoSpaceDE/>
              <w:autoSpaceDN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02F4">
              <w:rPr>
                <w:rFonts w:ascii="Arial" w:hAnsi="Arial" w:cs="Arial"/>
                <w:sz w:val="16"/>
                <w:szCs w:val="16"/>
              </w:rPr>
              <w:t>2.800,00</w:t>
            </w:r>
          </w:p>
        </w:tc>
      </w:tr>
      <w:tr w:rsidR="00313B03" w:rsidRPr="00F602F4" w:rsidTr="00F602F4">
        <w:trPr>
          <w:trHeight w:val="45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3B03" w:rsidRPr="00F602F4" w:rsidRDefault="00313B03" w:rsidP="00F602F4">
            <w:pPr>
              <w:autoSpaceDE/>
              <w:autoSpaceDN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F602F4">
              <w:rPr>
                <w:rFonts w:ascii="Arial" w:hAnsi="Arial" w:cs="Arial"/>
                <w:sz w:val="16"/>
                <w:szCs w:val="16"/>
              </w:rPr>
              <w:t>8</w:t>
            </w:r>
            <w:proofErr w:type="gramEnd"/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3B03" w:rsidRPr="00F602F4" w:rsidRDefault="00313B03" w:rsidP="00F602F4">
            <w:pPr>
              <w:autoSpaceDE/>
              <w:autoSpaceDN/>
              <w:rPr>
                <w:rFonts w:ascii="Arial" w:hAnsi="Arial" w:cs="Arial"/>
                <w:sz w:val="16"/>
                <w:szCs w:val="16"/>
              </w:rPr>
            </w:pPr>
            <w:r w:rsidRPr="00F602F4">
              <w:rPr>
                <w:rFonts w:ascii="Arial" w:hAnsi="Arial" w:cs="Arial"/>
                <w:sz w:val="16"/>
                <w:szCs w:val="16"/>
              </w:rPr>
              <w:t xml:space="preserve">Complemento de utilização do gerador </w:t>
            </w:r>
            <w:proofErr w:type="gramStart"/>
            <w:r w:rsidRPr="00F602F4">
              <w:rPr>
                <w:rFonts w:ascii="Arial" w:hAnsi="Arial" w:cs="Arial"/>
                <w:sz w:val="16"/>
                <w:szCs w:val="16"/>
              </w:rPr>
              <w:t>50kVA</w:t>
            </w:r>
            <w:proofErr w:type="gramEnd"/>
            <w:r w:rsidRPr="00F602F4">
              <w:rPr>
                <w:rFonts w:ascii="Arial" w:hAnsi="Arial" w:cs="Arial"/>
                <w:sz w:val="16"/>
                <w:szCs w:val="16"/>
              </w:rPr>
              <w:t xml:space="preserve"> da EE Canto do </w:t>
            </w:r>
            <w:proofErr w:type="spellStart"/>
            <w:r w:rsidRPr="00F602F4">
              <w:rPr>
                <w:rFonts w:ascii="Arial" w:hAnsi="Arial" w:cs="Arial"/>
                <w:sz w:val="16"/>
                <w:szCs w:val="16"/>
              </w:rPr>
              <w:t>Lamim</w:t>
            </w:r>
            <w:proofErr w:type="spellEnd"/>
            <w:r w:rsidRPr="00F602F4">
              <w:rPr>
                <w:rFonts w:ascii="Arial" w:hAnsi="Arial" w:cs="Arial"/>
                <w:sz w:val="16"/>
                <w:szCs w:val="16"/>
              </w:rPr>
              <w:t>, franquia de 5 horas.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3B03" w:rsidRPr="00F602F4" w:rsidRDefault="00313B03" w:rsidP="00F602F4">
            <w:pPr>
              <w:autoSpaceDE/>
              <w:autoSpaceDN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02F4">
              <w:rPr>
                <w:rFonts w:ascii="Arial" w:hAnsi="Arial" w:cs="Arial"/>
                <w:sz w:val="16"/>
                <w:szCs w:val="16"/>
              </w:rPr>
              <w:t>GB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3B03" w:rsidRPr="00F602F4" w:rsidRDefault="00313B03" w:rsidP="00F602F4">
            <w:pPr>
              <w:autoSpaceDE/>
              <w:autoSpaceDN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F602F4">
              <w:rPr>
                <w:rFonts w:ascii="Arial" w:hAnsi="Arial" w:cs="Arial"/>
                <w:sz w:val="16"/>
                <w:szCs w:val="16"/>
              </w:rPr>
              <w:t>1</w:t>
            </w:r>
            <w:proofErr w:type="gram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3B03" w:rsidRPr="00F602F4" w:rsidRDefault="00313B03" w:rsidP="00F602F4">
            <w:pPr>
              <w:autoSpaceDE/>
              <w:autoSpaceDN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02F4">
              <w:rPr>
                <w:rFonts w:ascii="Arial" w:hAnsi="Arial" w:cs="Arial"/>
                <w:sz w:val="16"/>
                <w:szCs w:val="16"/>
              </w:rPr>
              <w:t>2.800,00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313B03" w:rsidRPr="00F602F4" w:rsidRDefault="00313B03" w:rsidP="00F602F4">
            <w:pPr>
              <w:autoSpaceDE/>
              <w:autoSpaceDN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02F4">
              <w:rPr>
                <w:rFonts w:ascii="Arial" w:hAnsi="Arial" w:cs="Arial"/>
                <w:sz w:val="16"/>
                <w:szCs w:val="16"/>
              </w:rPr>
              <w:t>2.800,00</w:t>
            </w:r>
          </w:p>
        </w:tc>
      </w:tr>
      <w:tr w:rsidR="00313B03" w:rsidRPr="00F602F4" w:rsidTr="00F602F4">
        <w:trPr>
          <w:trHeight w:val="225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3B03" w:rsidRPr="00F602F4" w:rsidRDefault="00313B03" w:rsidP="00F602F4">
            <w:pPr>
              <w:autoSpaceDE/>
              <w:autoSpaceDN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F602F4">
              <w:rPr>
                <w:rFonts w:ascii="Arial" w:hAnsi="Arial" w:cs="Arial"/>
                <w:sz w:val="16"/>
                <w:szCs w:val="16"/>
              </w:rPr>
              <w:t>9</w:t>
            </w:r>
            <w:proofErr w:type="gramEnd"/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3B03" w:rsidRPr="00F602F4" w:rsidRDefault="00313B03" w:rsidP="00F602F4">
            <w:pPr>
              <w:autoSpaceDE/>
              <w:autoSpaceDN/>
              <w:rPr>
                <w:rFonts w:ascii="Arial" w:hAnsi="Arial" w:cs="Arial"/>
                <w:sz w:val="16"/>
                <w:szCs w:val="16"/>
              </w:rPr>
            </w:pPr>
            <w:r w:rsidRPr="00F602F4">
              <w:rPr>
                <w:rFonts w:ascii="Arial" w:hAnsi="Arial" w:cs="Arial"/>
                <w:sz w:val="16"/>
                <w:szCs w:val="16"/>
              </w:rPr>
              <w:t xml:space="preserve">Complemento de utilização extra franquia do gerador </w:t>
            </w:r>
            <w:proofErr w:type="gramStart"/>
            <w:r w:rsidRPr="00F602F4">
              <w:rPr>
                <w:rFonts w:ascii="Arial" w:hAnsi="Arial" w:cs="Arial"/>
                <w:sz w:val="16"/>
                <w:szCs w:val="16"/>
              </w:rPr>
              <w:t>50kVA</w:t>
            </w:r>
            <w:proofErr w:type="gramEnd"/>
            <w:r w:rsidRPr="00F602F4">
              <w:rPr>
                <w:rFonts w:ascii="Arial" w:hAnsi="Arial" w:cs="Arial"/>
                <w:sz w:val="16"/>
                <w:szCs w:val="16"/>
              </w:rPr>
              <w:t xml:space="preserve"> da EE Ponte.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3B03" w:rsidRPr="00F602F4" w:rsidRDefault="00313B03" w:rsidP="00F602F4">
            <w:pPr>
              <w:autoSpaceDE/>
              <w:autoSpaceDN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02F4">
              <w:rPr>
                <w:rFonts w:ascii="Arial" w:hAnsi="Arial" w:cs="Arial"/>
                <w:sz w:val="16"/>
                <w:szCs w:val="16"/>
              </w:rPr>
              <w:t>GB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3B03" w:rsidRPr="00F602F4" w:rsidRDefault="00313B03" w:rsidP="00F602F4">
            <w:pPr>
              <w:autoSpaceDE/>
              <w:autoSpaceDN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F602F4">
              <w:rPr>
                <w:rFonts w:ascii="Arial" w:hAnsi="Arial" w:cs="Arial"/>
                <w:sz w:val="16"/>
                <w:szCs w:val="16"/>
              </w:rPr>
              <w:t>1</w:t>
            </w:r>
            <w:proofErr w:type="gram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3B03" w:rsidRPr="00F602F4" w:rsidRDefault="00313B03" w:rsidP="00F602F4">
            <w:pPr>
              <w:autoSpaceDE/>
              <w:autoSpaceDN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02F4">
              <w:rPr>
                <w:rFonts w:ascii="Arial" w:hAnsi="Arial" w:cs="Arial"/>
                <w:sz w:val="16"/>
                <w:szCs w:val="16"/>
              </w:rPr>
              <w:t>2.800,00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313B03" w:rsidRPr="00F602F4" w:rsidRDefault="00313B03" w:rsidP="00F602F4">
            <w:pPr>
              <w:autoSpaceDE/>
              <w:autoSpaceDN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02F4">
              <w:rPr>
                <w:rFonts w:ascii="Arial" w:hAnsi="Arial" w:cs="Arial"/>
                <w:sz w:val="16"/>
                <w:szCs w:val="16"/>
              </w:rPr>
              <w:t>2.800,00</w:t>
            </w:r>
          </w:p>
        </w:tc>
      </w:tr>
      <w:tr w:rsidR="00313B03" w:rsidRPr="00F602F4" w:rsidTr="00F602F4">
        <w:trPr>
          <w:trHeight w:val="225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3B03" w:rsidRPr="00F602F4" w:rsidRDefault="00313B03" w:rsidP="00F602F4">
            <w:pPr>
              <w:autoSpaceDE/>
              <w:autoSpaceDN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02F4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3B03" w:rsidRPr="00F602F4" w:rsidRDefault="00313B03" w:rsidP="00F602F4">
            <w:pPr>
              <w:autoSpaceDE/>
              <w:autoSpaceDN/>
              <w:rPr>
                <w:rFonts w:ascii="Arial" w:hAnsi="Arial" w:cs="Arial"/>
                <w:sz w:val="16"/>
                <w:szCs w:val="16"/>
              </w:rPr>
            </w:pPr>
            <w:r w:rsidRPr="00F602F4">
              <w:rPr>
                <w:rFonts w:ascii="Arial" w:hAnsi="Arial" w:cs="Arial"/>
                <w:sz w:val="16"/>
                <w:szCs w:val="16"/>
              </w:rPr>
              <w:t xml:space="preserve">Complemento de utilização extra franquia do gerador </w:t>
            </w:r>
            <w:proofErr w:type="gramStart"/>
            <w:r w:rsidRPr="00F602F4">
              <w:rPr>
                <w:rFonts w:ascii="Arial" w:hAnsi="Arial" w:cs="Arial"/>
                <w:sz w:val="16"/>
                <w:szCs w:val="16"/>
              </w:rPr>
              <w:t>50kVA</w:t>
            </w:r>
            <w:proofErr w:type="gramEnd"/>
            <w:r w:rsidRPr="00F602F4">
              <w:rPr>
                <w:rFonts w:ascii="Arial" w:hAnsi="Arial" w:cs="Arial"/>
                <w:sz w:val="16"/>
                <w:szCs w:val="16"/>
              </w:rPr>
              <w:t xml:space="preserve"> da EE Rendeiras.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3B03" w:rsidRPr="00F602F4" w:rsidRDefault="00313B03" w:rsidP="00F602F4">
            <w:pPr>
              <w:autoSpaceDE/>
              <w:autoSpaceDN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02F4">
              <w:rPr>
                <w:rFonts w:ascii="Arial" w:hAnsi="Arial" w:cs="Arial"/>
                <w:sz w:val="16"/>
                <w:szCs w:val="16"/>
              </w:rPr>
              <w:t>GB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3B03" w:rsidRPr="00F602F4" w:rsidRDefault="00313B03" w:rsidP="00F602F4">
            <w:pPr>
              <w:autoSpaceDE/>
              <w:autoSpaceDN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F602F4">
              <w:rPr>
                <w:rFonts w:ascii="Arial" w:hAnsi="Arial" w:cs="Arial"/>
                <w:sz w:val="16"/>
                <w:szCs w:val="16"/>
              </w:rPr>
              <w:t>1</w:t>
            </w:r>
            <w:proofErr w:type="gram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3B03" w:rsidRPr="00F602F4" w:rsidRDefault="00313B03" w:rsidP="00F602F4">
            <w:pPr>
              <w:autoSpaceDE/>
              <w:autoSpaceDN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02F4">
              <w:rPr>
                <w:rFonts w:ascii="Arial" w:hAnsi="Arial" w:cs="Arial"/>
                <w:sz w:val="16"/>
                <w:szCs w:val="16"/>
              </w:rPr>
              <w:t>2.800,00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313B03" w:rsidRPr="00F602F4" w:rsidRDefault="00313B03" w:rsidP="00F602F4">
            <w:pPr>
              <w:autoSpaceDE/>
              <w:autoSpaceDN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02F4">
              <w:rPr>
                <w:rFonts w:ascii="Arial" w:hAnsi="Arial" w:cs="Arial"/>
                <w:sz w:val="16"/>
                <w:szCs w:val="16"/>
              </w:rPr>
              <w:t>2.800,00</w:t>
            </w:r>
          </w:p>
        </w:tc>
      </w:tr>
      <w:tr w:rsidR="00313B03" w:rsidRPr="00F602F4" w:rsidTr="00F602F4">
        <w:trPr>
          <w:trHeight w:val="225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3B03" w:rsidRPr="00F602F4" w:rsidRDefault="00313B03" w:rsidP="00F602F4">
            <w:pPr>
              <w:autoSpaceDE/>
              <w:autoSpaceDN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02F4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3B03" w:rsidRPr="00F602F4" w:rsidRDefault="00313B03" w:rsidP="00F602F4">
            <w:pPr>
              <w:autoSpaceDE/>
              <w:autoSpaceDN/>
              <w:rPr>
                <w:rFonts w:ascii="Arial" w:hAnsi="Arial" w:cs="Arial"/>
                <w:sz w:val="16"/>
                <w:szCs w:val="16"/>
              </w:rPr>
            </w:pPr>
            <w:r w:rsidRPr="00F602F4">
              <w:rPr>
                <w:rFonts w:ascii="Arial" w:hAnsi="Arial" w:cs="Arial"/>
                <w:sz w:val="16"/>
                <w:szCs w:val="16"/>
              </w:rPr>
              <w:t xml:space="preserve">Complemento de utilização extra franquia do gerador </w:t>
            </w:r>
            <w:proofErr w:type="gramStart"/>
            <w:r w:rsidRPr="00F602F4">
              <w:rPr>
                <w:rFonts w:ascii="Arial" w:hAnsi="Arial" w:cs="Arial"/>
                <w:sz w:val="16"/>
                <w:szCs w:val="16"/>
              </w:rPr>
              <w:t>80kVA</w:t>
            </w:r>
            <w:proofErr w:type="gramEnd"/>
            <w:r w:rsidRPr="00F602F4">
              <w:rPr>
                <w:rFonts w:ascii="Arial" w:hAnsi="Arial" w:cs="Arial"/>
                <w:sz w:val="16"/>
                <w:szCs w:val="16"/>
              </w:rPr>
              <w:t xml:space="preserve"> da EE Rio do Brás.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3B03" w:rsidRPr="00F602F4" w:rsidRDefault="00313B03" w:rsidP="00F602F4">
            <w:pPr>
              <w:autoSpaceDE/>
              <w:autoSpaceDN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02F4">
              <w:rPr>
                <w:rFonts w:ascii="Arial" w:hAnsi="Arial" w:cs="Arial"/>
                <w:sz w:val="16"/>
                <w:szCs w:val="16"/>
              </w:rPr>
              <w:t>GB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3B03" w:rsidRPr="00F602F4" w:rsidRDefault="00313B03" w:rsidP="00F602F4">
            <w:pPr>
              <w:autoSpaceDE/>
              <w:autoSpaceDN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F602F4">
              <w:rPr>
                <w:rFonts w:ascii="Arial" w:hAnsi="Arial" w:cs="Arial"/>
                <w:sz w:val="16"/>
                <w:szCs w:val="16"/>
              </w:rPr>
              <w:t>1</w:t>
            </w:r>
            <w:proofErr w:type="gram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13B03" w:rsidRPr="00F602F4" w:rsidRDefault="00313B03" w:rsidP="00F602F4">
            <w:pPr>
              <w:autoSpaceDE/>
              <w:autoSpaceDN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02F4">
              <w:rPr>
                <w:rFonts w:ascii="Arial" w:hAnsi="Arial" w:cs="Arial"/>
                <w:sz w:val="16"/>
                <w:szCs w:val="16"/>
              </w:rPr>
              <w:t>2.800,00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313B03" w:rsidRPr="00F602F4" w:rsidRDefault="00313B03" w:rsidP="00F602F4">
            <w:pPr>
              <w:autoSpaceDE/>
              <w:autoSpaceDN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02F4">
              <w:rPr>
                <w:rFonts w:ascii="Arial" w:hAnsi="Arial" w:cs="Arial"/>
                <w:sz w:val="16"/>
                <w:szCs w:val="16"/>
              </w:rPr>
              <w:t>2.800,00</w:t>
            </w:r>
          </w:p>
        </w:tc>
      </w:tr>
      <w:tr w:rsidR="00313B03" w:rsidRPr="00F602F4" w:rsidTr="00F602F4">
        <w:trPr>
          <w:trHeight w:val="24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313B03" w:rsidRPr="00F602F4" w:rsidRDefault="00313B03" w:rsidP="00F602F4">
            <w:pPr>
              <w:autoSpaceDE/>
              <w:autoSpaceDN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02F4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63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313B03" w:rsidRPr="00F602F4" w:rsidRDefault="00313B03" w:rsidP="00F602F4">
            <w:pPr>
              <w:autoSpaceDE/>
              <w:autoSpaceDN/>
              <w:rPr>
                <w:rFonts w:ascii="Arial" w:hAnsi="Arial" w:cs="Arial"/>
                <w:sz w:val="16"/>
                <w:szCs w:val="16"/>
              </w:rPr>
            </w:pPr>
            <w:r w:rsidRPr="00F602F4">
              <w:rPr>
                <w:rFonts w:ascii="Arial" w:hAnsi="Arial" w:cs="Arial"/>
                <w:sz w:val="16"/>
                <w:szCs w:val="16"/>
              </w:rPr>
              <w:t xml:space="preserve">Complemento de utilização extra franquia do gerador </w:t>
            </w:r>
            <w:proofErr w:type="gramStart"/>
            <w:r w:rsidRPr="00F602F4">
              <w:rPr>
                <w:rFonts w:ascii="Arial" w:hAnsi="Arial" w:cs="Arial"/>
                <w:sz w:val="16"/>
                <w:szCs w:val="16"/>
              </w:rPr>
              <w:t>50kVA</w:t>
            </w:r>
            <w:proofErr w:type="gramEnd"/>
            <w:r w:rsidRPr="00F602F4">
              <w:rPr>
                <w:rFonts w:ascii="Arial" w:hAnsi="Arial" w:cs="Arial"/>
                <w:sz w:val="16"/>
                <w:szCs w:val="16"/>
              </w:rPr>
              <w:t xml:space="preserve"> da Canto do </w:t>
            </w:r>
            <w:proofErr w:type="spellStart"/>
            <w:r w:rsidRPr="00F602F4">
              <w:rPr>
                <w:rFonts w:ascii="Arial" w:hAnsi="Arial" w:cs="Arial"/>
                <w:sz w:val="16"/>
                <w:szCs w:val="16"/>
              </w:rPr>
              <w:t>Lamim</w:t>
            </w:r>
            <w:proofErr w:type="spellEnd"/>
            <w:r w:rsidRPr="00F602F4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313B03" w:rsidRPr="00F602F4" w:rsidRDefault="00313B03" w:rsidP="00F602F4">
            <w:pPr>
              <w:autoSpaceDE/>
              <w:autoSpaceDN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02F4">
              <w:rPr>
                <w:rFonts w:ascii="Arial" w:hAnsi="Arial" w:cs="Arial"/>
                <w:sz w:val="16"/>
                <w:szCs w:val="16"/>
              </w:rPr>
              <w:t>GB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313B03" w:rsidRPr="00F602F4" w:rsidRDefault="00313B03" w:rsidP="00F602F4">
            <w:pPr>
              <w:autoSpaceDE/>
              <w:autoSpaceDN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F602F4">
              <w:rPr>
                <w:rFonts w:ascii="Arial" w:hAnsi="Arial" w:cs="Arial"/>
                <w:sz w:val="16"/>
                <w:szCs w:val="16"/>
              </w:rPr>
              <w:t>1</w:t>
            </w:r>
            <w:proofErr w:type="gramEnd"/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313B03" w:rsidRPr="00F602F4" w:rsidRDefault="00313B03" w:rsidP="00F602F4">
            <w:pPr>
              <w:autoSpaceDE/>
              <w:autoSpaceDN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02F4">
              <w:rPr>
                <w:rFonts w:ascii="Arial" w:hAnsi="Arial" w:cs="Arial"/>
                <w:sz w:val="16"/>
                <w:szCs w:val="16"/>
              </w:rPr>
              <w:t>2.800,00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13B03" w:rsidRPr="00F602F4" w:rsidRDefault="00313B03" w:rsidP="00F602F4">
            <w:pPr>
              <w:autoSpaceDE/>
              <w:autoSpaceDN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02F4">
              <w:rPr>
                <w:rFonts w:ascii="Arial" w:hAnsi="Arial" w:cs="Arial"/>
                <w:sz w:val="16"/>
                <w:szCs w:val="16"/>
              </w:rPr>
              <w:t>2.800,00</w:t>
            </w:r>
          </w:p>
        </w:tc>
      </w:tr>
      <w:tr w:rsidR="00313B03" w:rsidRPr="00F602F4" w:rsidTr="00F602F4">
        <w:trPr>
          <w:trHeight w:val="240"/>
        </w:trPr>
        <w:tc>
          <w:tcPr>
            <w:tcW w:w="60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:rsidR="00313B03" w:rsidRPr="00F602F4" w:rsidRDefault="00313B03" w:rsidP="00F602F4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02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13B03" w:rsidRPr="00F602F4" w:rsidRDefault="00313B03" w:rsidP="00F602F4">
            <w:pPr>
              <w:autoSpaceDE/>
              <w:autoSpaceDN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13B03" w:rsidRPr="00F602F4" w:rsidRDefault="00313B03" w:rsidP="00F602F4">
            <w:pPr>
              <w:autoSpaceDE/>
              <w:autoSpaceDN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13B03" w:rsidRPr="00F602F4" w:rsidRDefault="00313B03" w:rsidP="00F602F4">
            <w:pPr>
              <w:autoSpaceDE/>
              <w:autoSpaceDN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3B03" w:rsidRPr="00F602F4" w:rsidRDefault="00313B03" w:rsidP="00F602F4">
            <w:pPr>
              <w:autoSpaceDE/>
              <w:autoSpaceDN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313B03" w:rsidRPr="00F602F4" w:rsidRDefault="00313B03" w:rsidP="00F602F4">
            <w:pPr>
              <w:autoSpaceDE/>
              <w:autoSpaceDN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602F4">
              <w:rPr>
                <w:rFonts w:ascii="Arial" w:hAnsi="Arial" w:cs="Arial"/>
                <w:sz w:val="16"/>
                <w:szCs w:val="16"/>
              </w:rPr>
              <w:t>77.499,99</w:t>
            </w:r>
          </w:p>
        </w:tc>
      </w:tr>
      <w:tr w:rsidR="00313B03" w:rsidRPr="00F602F4" w:rsidTr="00F602F4">
        <w:trPr>
          <w:trHeight w:val="240"/>
        </w:trPr>
        <w:tc>
          <w:tcPr>
            <w:tcW w:w="60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:rsidR="00313B03" w:rsidRPr="00F602F4" w:rsidRDefault="00313B03" w:rsidP="00F602F4">
            <w:pPr>
              <w:autoSpaceDE/>
              <w:autoSpaceDN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02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3B03" w:rsidRPr="00F602F4" w:rsidRDefault="00313B03" w:rsidP="00F602F4">
            <w:pPr>
              <w:autoSpaceDE/>
              <w:autoSpaceDN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13B03" w:rsidRPr="00F602F4" w:rsidRDefault="00313B03" w:rsidP="00F602F4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13B03" w:rsidRPr="00F602F4" w:rsidRDefault="00313B03" w:rsidP="00F602F4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13B03" w:rsidRPr="00F602F4" w:rsidRDefault="00313B03" w:rsidP="00F602F4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gramStart"/>
            <w:r w:rsidRPr="00F602F4">
              <w:rPr>
                <w:rFonts w:ascii="Arial" w:hAnsi="Arial" w:cs="Arial"/>
                <w:b/>
                <w:bCs/>
                <w:sz w:val="16"/>
                <w:szCs w:val="16"/>
              </w:rPr>
              <w:t>BDI(</w:t>
            </w:r>
            <w:proofErr w:type="gramEnd"/>
            <w:r w:rsidRPr="00F602F4">
              <w:rPr>
                <w:rFonts w:ascii="Arial" w:hAnsi="Arial" w:cs="Arial"/>
                <w:b/>
                <w:bCs/>
                <w:sz w:val="16"/>
                <w:szCs w:val="16"/>
              </w:rPr>
              <w:t>%)</w:t>
            </w: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13B03" w:rsidRPr="00F602F4" w:rsidRDefault="00313B03" w:rsidP="00F602F4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02F4">
              <w:rPr>
                <w:rFonts w:ascii="Arial" w:hAnsi="Arial" w:cs="Arial"/>
                <w:b/>
                <w:bCs/>
                <w:sz w:val="16"/>
                <w:szCs w:val="16"/>
              </w:rPr>
              <w:t>27,45%</w:t>
            </w:r>
          </w:p>
        </w:tc>
      </w:tr>
      <w:tr w:rsidR="00313B03" w:rsidRPr="00F602F4" w:rsidTr="00F602F4">
        <w:trPr>
          <w:trHeight w:val="240"/>
        </w:trPr>
        <w:tc>
          <w:tcPr>
            <w:tcW w:w="60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:rsidR="00313B03" w:rsidRPr="00F602F4" w:rsidRDefault="00313B03" w:rsidP="00F602F4">
            <w:pPr>
              <w:autoSpaceDE/>
              <w:autoSpaceDN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02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13B03" w:rsidRPr="00F602F4" w:rsidRDefault="00313B03" w:rsidP="00F602F4">
            <w:pPr>
              <w:autoSpaceDE/>
              <w:autoSpaceDN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13B03" w:rsidRPr="00F602F4" w:rsidRDefault="00313B03" w:rsidP="00F602F4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13B03" w:rsidRPr="00F602F4" w:rsidRDefault="00313B03" w:rsidP="00F602F4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13B03" w:rsidRPr="00F602F4" w:rsidRDefault="00313B03" w:rsidP="00F602F4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02F4">
              <w:rPr>
                <w:rFonts w:ascii="Arial" w:hAnsi="Arial" w:cs="Arial"/>
                <w:b/>
                <w:bCs/>
                <w:sz w:val="16"/>
                <w:szCs w:val="16"/>
              </w:rPr>
              <w:t>TOTAL=</w:t>
            </w: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313B03" w:rsidRPr="00F602F4" w:rsidRDefault="00313B03" w:rsidP="00F602F4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02F4">
              <w:rPr>
                <w:rFonts w:ascii="Arial" w:hAnsi="Arial" w:cs="Arial"/>
                <w:b/>
                <w:bCs/>
                <w:sz w:val="16"/>
                <w:szCs w:val="16"/>
              </w:rPr>
              <w:t>98.773,74</w:t>
            </w:r>
          </w:p>
        </w:tc>
      </w:tr>
      <w:tr w:rsidR="00313B03" w:rsidRPr="00F602F4" w:rsidTr="00F602F4">
        <w:trPr>
          <w:trHeight w:val="225"/>
        </w:trPr>
        <w:tc>
          <w:tcPr>
            <w:tcW w:w="60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:rsidR="00313B03" w:rsidRPr="00F602F4" w:rsidRDefault="00313B03" w:rsidP="00F602F4">
            <w:pPr>
              <w:autoSpaceDE/>
              <w:autoSpaceDN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02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13B03" w:rsidRPr="00F602F4" w:rsidRDefault="00313B03" w:rsidP="00F602F4">
            <w:pPr>
              <w:autoSpaceDE/>
              <w:autoSpaceDN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13B03" w:rsidRPr="00F602F4" w:rsidRDefault="00313B03" w:rsidP="00F602F4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13B03" w:rsidRPr="00F602F4" w:rsidRDefault="00313B03" w:rsidP="00F602F4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13B03" w:rsidRPr="00F602F4" w:rsidRDefault="00313B03" w:rsidP="00F602F4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313B03" w:rsidRPr="00F602F4" w:rsidRDefault="00313B03" w:rsidP="00F602F4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02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313B03" w:rsidRPr="00F602F4" w:rsidTr="00F602F4">
        <w:trPr>
          <w:trHeight w:val="225"/>
        </w:trPr>
        <w:tc>
          <w:tcPr>
            <w:tcW w:w="60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:rsidR="00313B03" w:rsidRPr="00F602F4" w:rsidRDefault="00313B03" w:rsidP="00F602F4">
            <w:pPr>
              <w:autoSpaceDE/>
              <w:autoSpaceDN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02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3B03" w:rsidRPr="00F602F4" w:rsidRDefault="00313B03" w:rsidP="00F602F4">
            <w:pPr>
              <w:autoSpaceDE/>
              <w:autoSpaceDN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02F4">
              <w:rPr>
                <w:rFonts w:ascii="Arial" w:hAnsi="Arial" w:cs="Arial"/>
                <w:b/>
                <w:bCs/>
                <w:sz w:val="16"/>
                <w:szCs w:val="16"/>
              </w:rPr>
              <w:t>OBSERVAÇÕES: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13B03" w:rsidRPr="00F602F4" w:rsidRDefault="00313B03" w:rsidP="00F602F4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13B03" w:rsidRPr="00F602F4" w:rsidRDefault="00313B03" w:rsidP="00F602F4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313B03" w:rsidRPr="00F602F4" w:rsidRDefault="00313B03" w:rsidP="00F602F4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313B03" w:rsidRPr="00F602F4" w:rsidRDefault="00313B03" w:rsidP="00F602F4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602F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313B03" w:rsidRPr="00F602F4" w:rsidTr="00F602F4">
        <w:trPr>
          <w:trHeight w:val="225"/>
        </w:trPr>
        <w:tc>
          <w:tcPr>
            <w:tcW w:w="60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</w:tcPr>
          <w:p w:rsidR="00313B03" w:rsidRPr="00F602F4" w:rsidRDefault="00313B03" w:rsidP="00F602F4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gramStart"/>
            <w:r w:rsidRPr="00F602F4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proofErr w:type="gramEnd"/>
          </w:p>
        </w:tc>
        <w:tc>
          <w:tcPr>
            <w:tcW w:w="9340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313B03" w:rsidRPr="00F602F4" w:rsidRDefault="00313B03" w:rsidP="00F602F4">
            <w:pPr>
              <w:autoSpaceDE/>
              <w:autoSpaceDN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602F4">
              <w:rPr>
                <w:rFonts w:ascii="Arial" w:hAnsi="Arial" w:cs="Arial"/>
                <w:sz w:val="16"/>
                <w:szCs w:val="16"/>
              </w:rPr>
              <w:t xml:space="preserve">Cada proposta, obrigatoriamente, deverá indicar marca dos </w:t>
            </w:r>
            <w:proofErr w:type="spellStart"/>
            <w:r w:rsidRPr="00F602F4">
              <w:rPr>
                <w:rFonts w:ascii="Arial" w:hAnsi="Arial" w:cs="Arial"/>
                <w:sz w:val="16"/>
                <w:szCs w:val="16"/>
              </w:rPr>
              <w:t>ítens</w:t>
            </w:r>
            <w:proofErr w:type="spellEnd"/>
            <w:r w:rsidRPr="00F602F4">
              <w:rPr>
                <w:rFonts w:ascii="Arial" w:hAnsi="Arial" w:cs="Arial"/>
                <w:sz w:val="16"/>
                <w:szCs w:val="16"/>
              </w:rPr>
              <w:t xml:space="preserve"> ofertados e </w:t>
            </w:r>
            <w:proofErr w:type="gramStart"/>
            <w:r w:rsidRPr="00F602F4">
              <w:rPr>
                <w:rFonts w:ascii="Arial" w:hAnsi="Arial" w:cs="Arial"/>
                <w:sz w:val="16"/>
                <w:szCs w:val="16"/>
              </w:rPr>
              <w:t>catálogos ;</w:t>
            </w:r>
            <w:proofErr w:type="gramEnd"/>
          </w:p>
        </w:tc>
      </w:tr>
      <w:tr w:rsidR="00313B03" w:rsidRPr="00F602F4" w:rsidTr="00F602F4">
        <w:trPr>
          <w:trHeight w:val="225"/>
        </w:trPr>
        <w:tc>
          <w:tcPr>
            <w:tcW w:w="60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</w:tcPr>
          <w:p w:rsidR="00313B03" w:rsidRPr="00F602F4" w:rsidRDefault="00313B03" w:rsidP="00F602F4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gramStart"/>
            <w:r w:rsidRPr="00F602F4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9340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313B03" w:rsidRPr="00F602F4" w:rsidRDefault="00313B03" w:rsidP="00F602F4">
            <w:pPr>
              <w:autoSpaceDE/>
              <w:autoSpaceDN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602F4">
              <w:rPr>
                <w:rFonts w:ascii="Arial" w:hAnsi="Arial" w:cs="Arial"/>
                <w:sz w:val="16"/>
                <w:szCs w:val="16"/>
              </w:rPr>
              <w:t>A vencedora deverá apresentar ART de execução referente às instalações elétricas executadas por Engenheiro Eletricista registrado no CREA-SC;</w:t>
            </w:r>
          </w:p>
        </w:tc>
      </w:tr>
      <w:tr w:rsidR="00313B03" w:rsidRPr="00F602F4" w:rsidTr="00F602F4">
        <w:trPr>
          <w:trHeight w:val="225"/>
        </w:trPr>
        <w:tc>
          <w:tcPr>
            <w:tcW w:w="60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</w:tcPr>
          <w:p w:rsidR="00313B03" w:rsidRPr="00F602F4" w:rsidRDefault="00313B03" w:rsidP="00F602F4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gramStart"/>
            <w:r w:rsidRPr="00F602F4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proofErr w:type="gramEnd"/>
          </w:p>
        </w:tc>
        <w:tc>
          <w:tcPr>
            <w:tcW w:w="9340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313B03" w:rsidRPr="00F602F4" w:rsidRDefault="00313B03" w:rsidP="00F602F4">
            <w:pPr>
              <w:autoSpaceDE/>
              <w:autoSpaceDN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602F4">
              <w:rPr>
                <w:rFonts w:ascii="Arial" w:hAnsi="Arial" w:cs="Arial"/>
                <w:sz w:val="16"/>
                <w:szCs w:val="16"/>
              </w:rPr>
              <w:t>Recomendamos que seja efetuada visita às instalações para sanar dúvidas;</w:t>
            </w:r>
          </w:p>
        </w:tc>
      </w:tr>
      <w:tr w:rsidR="00313B03" w:rsidRPr="00F602F4" w:rsidTr="00F602F4">
        <w:trPr>
          <w:trHeight w:val="225"/>
        </w:trPr>
        <w:tc>
          <w:tcPr>
            <w:tcW w:w="60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</w:tcPr>
          <w:p w:rsidR="00313B03" w:rsidRPr="00F602F4" w:rsidRDefault="00313B03" w:rsidP="00F602F4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gramStart"/>
            <w:r w:rsidRPr="00F602F4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  <w:proofErr w:type="gramEnd"/>
          </w:p>
        </w:tc>
        <w:tc>
          <w:tcPr>
            <w:tcW w:w="9340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vAlign w:val="center"/>
          </w:tcPr>
          <w:p w:rsidR="00313B03" w:rsidRPr="00F602F4" w:rsidRDefault="00313B03" w:rsidP="00F602F4">
            <w:pPr>
              <w:autoSpaceDE/>
              <w:autoSpaceDN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602F4">
              <w:rPr>
                <w:rFonts w:ascii="Arial" w:hAnsi="Arial" w:cs="Arial"/>
                <w:sz w:val="16"/>
                <w:szCs w:val="16"/>
              </w:rPr>
              <w:t xml:space="preserve">A programação de desligamentos, pedidos de ligação, pedidos de vistoria e contatos com a Concessionária de energia, deverão ser feitos pela empresa executora da obra, </w:t>
            </w:r>
            <w:proofErr w:type="gramStart"/>
            <w:r w:rsidRPr="00F602F4">
              <w:rPr>
                <w:rFonts w:ascii="Arial" w:hAnsi="Arial" w:cs="Arial"/>
                <w:sz w:val="16"/>
                <w:szCs w:val="16"/>
              </w:rPr>
              <w:t>sob orientação</w:t>
            </w:r>
            <w:proofErr w:type="gramEnd"/>
            <w:r w:rsidRPr="00F602F4">
              <w:rPr>
                <w:rFonts w:ascii="Arial" w:hAnsi="Arial" w:cs="Arial"/>
                <w:sz w:val="16"/>
                <w:szCs w:val="16"/>
              </w:rPr>
              <w:t xml:space="preserve"> e ciência de Engenheiro Eletricista da CASAN;</w:t>
            </w:r>
          </w:p>
        </w:tc>
      </w:tr>
      <w:tr w:rsidR="00313B03" w:rsidRPr="00F602F4" w:rsidTr="00F602F4">
        <w:trPr>
          <w:trHeight w:val="24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</w:tcPr>
          <w:p w:rsidR="00313B03" w:rsidRPr="00F602F4" w:rsidRDefault="00313B03" w:rsidP="00F602F4">
            <w:pPr>
              <w:autoSpaceDE/>
              <w:autoSpaceDN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gramStart"/>
            <w:r w:rsidRPr="00F602F4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proofErr w:type="gramEnd"/>
          </w:p>
        </w:tc>
        <w:tc>
          <w:tcPr>
            <w:tcW w:w="934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313B03" w:rsidRPr="00F602F4" w:rsidRDefault="00313B03" w:rsidP="00F602F4">
            <w:pPr>
              <w:autoSpaceDE/>
              <w:autoSpaceDN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602F4">
              <w:rPr>
                <w:rFonts w:ascii="Arial" w:hAnsi="Arial" w:cs="Arial"/>
                <w:sz w:val="16"/>
                <w:szCs w:val="16"/>
              </w:rPr>
              <w:t xml:space="preserve">Todo o serviço a ser executado deverá ser por profissionais devidamente autorizados e qualificados, conforme NR-10. Deverão seguir rigorosamente a NR-10 na execução do serviço. </w:t>
            </w:r>
          </w:p>
        </w:tc>
      </w:tr>
    </w:tbl>
    <w:p w:rsidR="00313B03" w:rsidRDefault="00313B03" w:rsidP="00401998">
      <w:pPr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</w:p>
    <w:p w:rsidR="00313B03" w:rsidRDefault="00313B03" w:rsidP="00401998">
      <w:pPr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</w:p>
    <w:p w:rsidR="00313B03" w:rsidRDefault="00313B03" w:rsidP="00401998">
      <w:pPr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</w:p>
    <w:p w:rsidR="00313B03" w:rsidRDefault="00313B03" w:rsidP="00401998">
      <w:pPr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</w:p>
    <w:p w:rsidR="00313B03" w:rsidRPr="0057703C" w:rsidRDefault="00313B03" w:rsidP="005F6150">
      <w:pPr>
        <w:pStyle w:val="Corpodetexto"/>
        <w:jc w:val="both"/>
        <w:rPr>
          <w:sz w:val="20"/>
          <w:szCs w:val="20"/>
        </w:rPr>
      </w:pPr>
      <w:r w:rsidRPr="00AA2B62">
        <w:rPr>
          <w:sz w:val="20"/>
          <w:szCs w:val="20"/>
        </w:rPr>
        <w:t>A</w:t>
      </w:r>
      <w:proofErr w:type="gramStart"/>
      <w:r w:rsidRPr="00AA2B62">
        <w:rPr>
          <w:sz w:val="20"/>
          <w:szCs w:val="20"/>
        </w:rPr>
        <w:t>............................</w:t>
      </w:r>
      <w:proofErr w:type="gramEnd"/>
      <w:r w:rsidRPr="00AA2B62">
        <w:rPr>
          <w:sz w:val="20"/>
          <w:szCs w:val="20"/>
        </w:rPr>
        <w:t xml:space="preserve">(Razão Social da empresa)..................., CNPJ nº .....................................,com endereço à....................., </w:t>
      </w:r>
      <w:r w:rsidRPr="00AA2B62">
        <w:rPr>
          <w:b/>
          <w:bCs/>
          <w:sz w:val="20"/>
          <w:szCs w:val="20"/>
        </w:rPr>
        <w:t>DECLARA</w:t>
      </w:r>
      <w:r w:rsidRPr="00AA2B62">
        <w:rPr>
          <w:sz w:val="20"/>
          <w:szCs w:val="20"/>
        </w:rPr>
        <w:t xml:space="preserve">, para os fins e feitos de direito, que se submete aos termos do edital desta licitação, informando que a proposta apresentada obedeceu e considerou todos os elementos mencionados no Edital </w:t>
      </w:r>
      <w:r w:rsidRPr="00E96C84">
        <w:rPr>
          <w:b/>
          <w:bCs/>
          <w:sz w:val="20"/>
          <w:szCs w:val="20"/>
        </w:rPr>
        <w:t xml:space="preserve">PREGÃO </w:t>
      </w:r>
      <w:r w:rsidRPr="00146A39">
        <w:rPr>
          <w:b/>
          <w:bCs/>
          <w:sz w:val="20"/>
          <w:szCs w:val="20"/>
        </w:rPr>
        <w:t>ELETRÔNICO Nº 51/2013</w:t>
      </w:r>
      <w:r w:rsidRPr="00146A39">
        <w:rPr>
          <w:sz w:val="20"/>
          <w:szCs w:val="20"/>
        </w:rPr>
        <w:t>, promovido</w:t>
      </w:r>
      <w:r w:rsidRPr="0057703C">
        <w:rPr>
          <w:sz w:val="20"/>
          <w:szCs w:val="20"/>
        </w:rPr>
        <w:t xml:space="preserve"> pela Companhia </w:t>
      </w:r>
      <w:r>
        <w:rPr>
          <w:sz w:val="20"/>
          <w:szCs w:val="20"/>
        </w:rPr>
        <w:t>Catarinense de Águas e</w:t>
      </w:r>
      <w:r w:rsidRPr="0057703C">
        <w:rPr>
          <w:sz w:val="20"/>
          <w:szCs w:val="20"/>
        </w:rPr>
        <w:t xml:space="preserve"> Saneamento.</w:t>
      </w:r>
    </w:p>
    <w:p w:rsidR="00313B03" w:rsidRDefault="00313B03" w:rsidP="005F6150">
      <w:pPr>
        <w:rPr>
          <w:rFonts w:ascii="Arial" w:hAnsi="Arial" w:cs="Arial"/>
          <w:b/>
          <w:bCs/>
          <w:sz w:val="16"/>
          <w:szCs w:val="16"/>
        </w:rPr>
      </w:pPr>
    </w:p>
    <w:p w:rsidR="00313B03" w:rsidRDefault="00313B03" w:rsidP="005F6150">
      <w:pPr>
        <w:rPr>
          <w:rFonts w:ascii="Arial" w:hAnsi="Arial" w:cs="Arial"/>
          <w:b/>
          <w:bCs/>
          <w:sz w:val="16"/>
          <w:szCs w:val="16"/>
        </w:rPr>
      </w:pPr>
    </w:p>
    <w:p w:rsidR="00313B03" w:rsidRDefault="00313B03" w:rsidP="005F6150">
      <w:pPr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Local e data: ______________, ____ de ____________ de 20__.</w:t>
      </w:r>
    </w:p>
    <w:p w:rsidR="00313B03" w:rsidRDefault="00313B03" w:rsidP="005F6150">
      <w:pPr>
        <w:rPr>
          <w:rFonts w:ascii="Arial" w:hAnsi="Arial" w:cs="Arial"/>
          <w:b/>
          <w:bCs/>
          <w:sz w:val="16"/>
          <w:szCs w:val="16"/>
        </w:rPr>
      </w:pPr>
    </w:p>
    <w:p w:rsidR="00313B03" w:rsidRPr="005522BA" w:rsidRDefault="00313B03" w:rsidP="005F6150">
      <w:pPr>
        <w:rPr>
          <w:rFonts w:ascii="Arial" w:hAnsi="Arial" w:cs="Arial"/>
          <w:b/>
          <w:bCs/>
          <w:sz w:val="16"/>
          <w:szCs w:val="16"/>
        </w:rPr>
      </w:pPr>
    </w:p>
    <w:p w:rsidR="00313B03" w:rsidRDefault="00313B03" w:rsidP="005F6150">
      <w:pPr>
        <w:ind w:right="49"/>
        <w:rPr>
          <w:rFonts w:ascii="Arial" w:hAnsi="Arial" w:cs="Arial"/>
          <w:bCs/>
          <w:sz w:val="20"/>
          <w:szCs w:val="20"/>
        </w:rPr>
      </w:pPr>
    </w:p>
    <w:tbl>
      <w:tblPr>
        <w:tblpPr w:leftFromText="141" w:rightFromText="141" w:vertAnchor="text" w:horzAnchor="margin" w:tblpXSpec="right" w:tblpY="-40"/>
        <w:tblW w:w="0" w:type="auto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250"/>
      </w:tblGrid>
      <w:tr w:rsidR="00313B03" w:rsidRPr="005522BA" w:rsidTr="00BF181A">
        <w:trPr>
          <w:trHeight w:val="301"/>
        </w:trPr>
        <w:tc>
          <w:tcPr>
            <w:tcW w:w="4250" w:type="dxa"/>
            <w:tcBorders>
              <w:top w:val="dotted" w:sz="4" w:space="0" w:color="auto"/>
            </w:tcBorders>
            <w:vAlign w:val="center"/>
          </w:tcPr>
          <w:p w:rsidR="00313B03" w:rsidRPr="005522BA" w:rsidRDefault="00313B03" w:rsidP="00BF181A">
            <w:pPr>
              <w:ind w:left="567" w:right="53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522BA">
              <w:rPr>
                <w:rFonts w:ascii="Arial" w:hAnsi="Arial" w:cs="Arial"/>
                <w:b/>
                <w:sz w:val="16"/>
                <w:szCs w:val="16"/>
              </w:rPr>
              <w:t>ASSINATURA DA PROPONENTE</w:t>
            </w:r>
          </w:p>
          <w:p w:rsidR="00313B03" w:rsidRPr="005522BA" w:rsidRDefault="00313B03" w:rsidP="00BF181A">
            <w:pPr>
              <w:ind w:left="567" w:right="53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522BA">
              <w:rPr>
                <w:rFonts w:ascii="Arial" w:hAnsi="Arial" w:cs="Arial"/>
                <w:b/>
                <w:sz w:val="16"/>
                <w:szCs w:val="16"/>
              </w:rPr>
              <w:t>Carimbo</w:t>
            </w:r>
          </w:p>
        </w:tc>
      </w:tr>
    </w:tbl>
    <w:p w:rsidR="00313B03" w:rsidRDefault="00313B03" w:rsidP="00401998">
      <w:pPr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</w:p>
    <w:p w:rsidR="00313B03" w:rsidRPr="00D055EC" w:rsidRDefault="00D67DFF" w:rsidP="00D67DFF">
      <w:pPr>
        <w:rPr>
          <w:rFonts w:ascii="Arial" w:hAnsi="Arial" w:cs="Arial"/>
          <w:bCs/>
          <w:sz w:val="20"/>
          <w:szCs w:val="20"/>
        </w:rPr>
      </w:pPr>
      <w:r w:rsidRPr="00D055EC">
        <w:rPr>
          <w:rFonts w:ascii="Arial" w:hAnsi="Arial" w:cs="Arial"/>
          <w:bCs/>
          <w:sz w:val="20"/>
          <w:szCs w:val="20"/>
        </w:rPr>
        <w:t xml:space="preserve"> </w:t>
      </w:r>
    </w:p>
    <w:p w:rsidR="00313B03" w:rsidRPr="00D055EC" w:rsidRDefault="00313B03" w:rsidP="00401998">
      <w:pPr>
        <w:jc w:val="center"/>
        <w:rPr>
          <w:rFonts w:ascii="Arial" w:hAnsi="Arial" w:cs="Arial"/>
          <w:bCs/>
          <w:sz w:val="20"/>
          <w:szCs w:val="20"/>
        </w:rPr>
      </w:pPr>
    </w:p>
    <w:sectPr w:rsidR="00313B03" w:rsidRPr="00D055EC" w:rsidSect="00D67DFF">
      <w:headerReference w:type="default" r:id="rId11"/>
      <w:pgSz w:w="11907" w:h="16840" w:code="9"/>
      <w:pgMar w:top="1134" w:right="1134" w:bottom="1134" w:left="1134" w:header="709" w:footer="709" w:gutter="0"/>
      <w:pgNumType w:chapSep="em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5440" w:rsidRDefault="00915440">
      <w:r>
        <w:separator/>
      </w:r>
    </w:p>
  </w:endnote>
  <w:endnote w:type="continuationSeparator" w:id="0">
    <w:p w:rsidR="00915440" w:rsidRDefault="00915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lbertus Mediu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3B03" w:rsidRDefault="00313B03" w:rsidP="002C348E">
    <w:pPr>
      <w:ind w:right="49"/>
      <w:jc w:val="center"/>
      <w:rPr>
        <w:color w:val="A6A6A6"/>
        <w:sz w:val="10"/>
        <w:szCs w:val="10"/>
      </w:rPr>
    </w:pPr>
    <w:r w:rsidRPr="00412252">
      <w:rPr>
        <w:color w:val="808080"/>
        <w:sz w:val="16"/>
        <w:szCs w:val="16"/>
      </w:rPr>
      <w:tab/>
    </w:r>
    <w:r>
      <w:rPr>
        <w:color w:val="808080"/>
        <w:sz w:val="16"/>
        <w:szCs w:val="16"/>
      </w:rPr>
      <w:tab/>
    </w:r>
    <w:r w:rsidRPr="00412252">
      <w:rPr>
        <w:color w:val="808080"/>
        <w:sz w:val="16"/>
        <w:szCs w:val="16"/>
      </w:rPr>
      <w:tab/>
    </w:r>
    <w:r>
      <w:rPr>
        <w:color w:val="808080"/>
        <w:sz w:val="16"/>
        <w:szCs w:val="16"/>
      </w:rPr>
      <w:tab/>
    </w:r>
    <w:r>
      <w:rPr>
        <w:color w:val="808080"/>
        <w:sz w:val="16"/>
        <w:szCs w:val="16"/>
      </w:rPr>
      <w:tab/>
    </w:r>
    <w:r>
      <w:rPr>
        <w:color w:val="808080"/>
        <w:sz w:val="16"/>
        <w:szCs w:val="16"/>
      </w:rPr>
      <w:tab/>
    </w:r>
    <w:r>
      <w:rPr>
        <w:color w:val="808080"/>
        <w:sz w:val="16"/>
        <w:szCs w:val="16"/>
      </w:rPr>
      <w:tab/>
    </w:r>
  </w:p>
  <w:tbl>
    <w:tblPr>
      <w:tblW w:w="0" w:type="auto"/>
      <w:tblBorders>
        <w:top w:val="single" w:sz="12" w:space="0" w:color="auto"/>
        <w:insideH w:val="single" w:sz="4" w:space="0" w:color="auto"/>
      </w:tblBorders>
      <w:tblLook w:val="00A0" w:firstRow="1" w:lastRow="0" w:firstColumn="1" w:lastColumn="0" w:noHBand="0" w:noVBand="0"/>
    </w:tblPr>
    <w:tblGrid>
      <w:gridCol w:w="4503"/>
      <w:gridCol w:w="850"/>
      <w:gridCol w:w="4426"/>
    </w:tblGrid>
    <w:tr w:rsidR="00313B03" w:rsidTr="00566800">
      <w:tc>
        <w:tcPr>
          <w:tcW w:w="4503" w:type="dxa"/>
          <w:tcBorders>
            <w:top w:val="single" w:sz="12" w:space="0" w:color="auto"/>
          </w:tcBorders>
        </w:tcPr>
        <w:p w:rsidR="00313B03" w:rsidRPr="00566800" w:rsidRDefault="00313B03" w:rsidP="00566800">
          <w:pPr>
            <w:ind w:right="49"/>
            <w:rPr>
              <w:color w:val="808080"/>
              <w:sz w:val="16"/>
              <w:szCs w:val="16"/>
            </w:rPr>
          </w:pPr>
          <w:r w:rsidRPr="00566800">
            <w:rPr>
              <w:rFonts w:ascii="Arial" w:hAnsi="Arial" w:cs="Arial"/>
              <w:bCs/>
              <w:color w:val="808080"/>
              <w:sz w:val="16"/>
              <w:szCs w:val="16"/>
            </w:rPr>
            <w:t xml:space="preserve">PREGÃO ELETRÔNICO n.º </w:t>
          </w:r>
          <w:r>
            <w:rPr>
              <w:rFonts w:ascii="Arial" w:hAnsi="Arial" w:cs="Arial"/>
              <w:bCs/>
              <w:color w:val="808080"/>
              <w:sz w:val="16"/>
              <w:szCs w:val="16"/>
            </w:rPr>
            <w:t>119</w:t>
          </w:r>
          <w:r w:rsidRPr="00566800">
            <w:rPr>
              <w:rFonts w:ascii="Arial" w:hAnsi="Arial" w:cs="Arial"/>
              <w:bCs/>
              <w:color w:val="808080"/>
              <w:sz w:val="16"/>
              <w:szCs w:val="16"/>
            </w:rPr>
            <w:t>/2013</w:t>
          </w:r>
          <w:r w:rsidRPr="00566800">
            <w:rPr>
              <w:color w:val="808080"/>
              <w:sz w:val="16"/>
              <w:szCs w:val="16"/>
            </w:rPr>
            <w:tab/>
          </w:r>
        </w:p>
      </w:tc>
      <w:tc>
        <w:tcPr>
          <w:tcW w:w="850" w:type="dxa"/>
          <w:tcBorders>
            <w:top w:val="single" w:sz="12" w:space="0" w:color="auto"/>
          </w:tcBorders>
        </w:tcPr>
        <w:p w:rsidR="00313B03" w:rsidRPr="00566800" w:rsidRDefault="0040161C" w:rsidP="00566800">
          <w:pPr>
            <w:ind w:right="49"/>
            <w:jc w:val="center"/>
            <w:rPr>
              <w:color w:val="808080"/>
              <w:sz w:val="16"/>
              <w:szCs w:val="16"/>
            </w:rPr>
          </w:pPr>
          <w:r w:rsidRPr="00566800">
            <w:rPr>
              <w:color w:val="808080"/>
              <w:sz w:val="16"/>
              <w:szCs w:val="16"/>
            </w:rPr>
            <w:fldChar w:fldCharType="begin"/>
          </w:r>
          <w:r w:rsidR="00313B03" w:rsidRPr="00566800">
            <w:rPr>
              <w:color w:val="808080"/>
              <w:sz w:val="16"/>
              <w:szCs w:val="16"/>
            </w:rPr>
            <w:instrText xml:space="preserve"> PAGE   \* MERGEFORMAT </w:instrText>
          </w:r>
          <w:r w:rsidRPr="00566800">
            <w:rPr>
              <w:color w:val="808080"/>
              <w:sz w:val="16"/>
              <w:szCs w:val="16"/>
            </w:rPr>
            <w:fldChar w:fldCharType="separate"/>
          </w:r>
          <w:r w:rsidR="00D67DFF">
            <w:rPr>
              <w:noProof/>
              <w:color w:val="808080"/>
              <w:sz w:val="16"/>
              <w:szCs w:val="16"/>
            </w:rPr>
            <w:t>1</w:t>
          </w:r>
          <w:r w:rsidRPr="00566800">
            <w:rPr>
              <w:color w:val="808080"/>
              <w:sz w:val="16"/>
              <w:szCs w:val="16"/>
            </w:rPr>
            <w:fldChar w:fldCharType="end"/>
          </w:r>
        </w:p>
      </w:tc>
      <w:tc>
        <w:tcPr>
          <w:tcW w:w="4426" w:type="dxa"/>
          <w:tcBorders>
            <w:top w:val="single" w:sz="12" w:space="0" w:color="auto"/>
          </w:tcBorders>
        </w:tcPr>
        <w:p w:rsidR="00313B03" w:rsidRPr="00566800" w:rsidRDefault="00313B03" w:rsidP="00566800">
          <w:pPr>
            <w:ind w:right="49"/>
            <w:jc w:val="right"/>
            <w:rPr>
              <w:color w:val="808080"/>
              <w:sz w:val="16"/>
              <w:szCs w:val="16"/>
            </w:rPr>
          </w:pPr>
          <w:r>
            <w:rPr>
              <w:color w:val="808080"/>
              <w:sz w:val="16"/>
              <w:szCs w:val="16"/>
            </w:rPr>
            <w:t>TGC</w:t>
          </w:r>
          <w:r w:rsidRPr="00566800">
            <w:rPr>
              <w:color w:val="A6A6A6"/>
              <w:sz w:val="14"/>
              <w:szCs w:val="14"/>
            </w:rPr>
            <w:t xml:space="preserve"> – GLI/</w:t>
          </w:r>
          <w:proofErr w:type="gramStart"/>
          <w:r w:rsidRPr="00566800">
            <w:rPr>
              <w:color w:val="A6A6A6"/>
              <w:sz w:val="14"/>
              <w:szCs w:val="14"/>
            </w:rPr>
            <w:t>DICOL</w:t>
          </w:r>
          <w:r w:rsidRPr="00566800">
            <w:rPr>
              <w:color w:val="A6A6A6"/>
              <w:sz w:val="10"/>
              <w:szCs w:val="10"/>
            </w:rPr>
            <w:t>(</w:t>
          </w:r>
          <w:proofErr w:type="gramEnd"/>
          <w:r w:rsidRPr="00566800">
            <w:rPr>
              <w:color w:val="A6A6A6"/>
              <w:sz w:val="10"/>
              <w:szCs w:val="10"/>
            </w:rPr>
            <w:t>PES)</w:t>
          </w:r>
        </w:p>
      </w:tc>
    </w:tr>
  </w:tbl>
  <w:p w:rsidR="00313B03" w:rsidRDefault="00313B03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5440" w:rsidRDefault="00915440">
      <w:r>
        <w:separator/>
      </w:r>
    </w:p>
  </w:footnote>
  <w:footnote w:type="continuationSeparator" w:id="0">
    <w:p w:rsidR="00915440" w:rsidRDefault="009154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250" w:type="dxa"/>
      <w:tblLook w:val="01E0" w:firstRow="1" w:lastRow="1" w:firstColumn="1" w:lastColumn="1" w:noHBand="0" w:noVBand="0"/>
    </w:tblPr>
    <w:tblGrid>
      <w:gridCol w:w="984"/>
      <w:gridCol w:w="7663"/>
    </w:tblGrid>
    <w:tr w:rsidR="00313B03" w:rsidRPr="00C23042" w:rsidTr="00DF7AAA">
      <w:tc>
        <w:tcPr>
          <w:tcW w:w="984" w:type="dxa"/>
        </w:tcPr>
        <w:p w:rsidR="00313B03" w:rsidRPr="00C23042" w:rsidRDefault="00932B90" w:rsidP="006B196E">
          <w:pPr>
            <w:jc w:val="both"/>
            <w:rPr>
              <w:rFonts w:ascii="Arial" w:hAnsi="Arial" w:cs="Arial"/>
              <w:b/>
              <w:bCs/>
              <w:sz w:val="18"/>
            </w:rPr>
          </w:pPr>
          <w:r>
            <w:rPr>
              <w:rFonts w:ascii="Arial" w:hAnsi="Arial" w:cs="Arial"/>
              <w:b/>
              <w:noProof/>
              <w:sz w:val="18"/>
            </w:rPr>
            <w:drawing>
              <wp:inline distT="0" distB="0" distL="0" distR="0">
                <wp:extent cx="457200" cy="457200"/>
                <wp:effectExtent l="0" t="0" r="0" b="0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572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63" w:type="dxa"/>
        </w:tcPr>
        <w:p w:rsidR="00313B03" w:rsidRPr="00C23042" w:rsidRDefault="00313B03" w:rsidP="006B196E">
          <w:pPr>
            <w:jc w:val="center"/>
            <w:rPr>
              <w:rFonts w:ascii="Arial" w:hAnsi="Arial" w:cs="Arial"/>
              <w:b/>
              <w:bCs/>
              <w:sz w:val="18"/>
            </w:rPr>
          </w:pPr>
          <w:r w:rsidRPr="00C23042">
            <w:rPr>
              <w:rFonts w:ascii="Arial" w:hAnsi="Arial" w:cs="Arial"/>
              <w:b/>
              <w:bCs/>
              <w:sz w:val="18"/>
            </w:rPr>
            <w:t>COMPANHIA CATARINENSE DE ÁGUAS E SANEAMENTO</w:t>
          </w:r>
        </w:p>
        <w:p w:rsidR="00313B03" w:rsidRPr="00C23042" w:rsidRDefault="00313B03" w:rsidP="006B196E">
          <w:pPr>
            <w:jc w:val="center"/>
            <w:rPr>
              <w:rFonts w:ascii="Arial" w:hAnsi="Arial" w:cs="Arial"/>
              <w:b/>
              <w:bCs/>
              <w:sz w:val="18"/>
            </w:rPr>
          </w:pPr>
          <w:r w:rsidRPr="00C23042">
            <w:rPr>
              <w:rFonts w:ascii="Arial" w:hAnsi="Arial" w:cs="Arial"/>
              <w:b/>
              <w:bCs/>
              <w:sz w:val="18"/>
            </w:rPr>
            <w:t>GERÊNCIA DE LICITAÇÕES</w:t>
          </w:r>
        </w:p>
        <w:p w:rsidR="00313B03" w:rsidRDefault="00313B03" w:rsidP="006B196E">
          <w:pPr>
            <w:jc w:val="center"/>
            <w:rPr>
              <w:rFonts w:ascii="Arial" w:hAnsi="Arial" w:cs="Arial"/>
              <w:b/>
              <w:bCs/>
              <w:sz w:val="18"/>
            </w:rPr>
          </w:pPr>
          <w:r w:rsidRPr="00C23042">
            <w:rPr>
              <w:rFonts w:ascii="Arial" w:hAnsi="Arial" w:cs="Arial"/>
              <w:b/>
              <w:bCs/>
              <w:sz w:val="18"/>
            </w:rPr>
            <w:t>DIVISÃO DE COMPRAS E LICITAÇÕES</w:t>
          </w:r>
        </w:p>
        <w:p w:rsidR="00313B03" w:rsidRPr="00C23042" w:rsidRDefault="00915440" w:rsidP="006B196E">
          <w:pPr>
            <w:jc w:val="center"/>
            <w:rPr>
              <w:rFonts w:ascii="Arial" w:hAnsi="Arial" w:cs="Arial"/>
              <w:bCs/>
              <w:sz w:val="18"/>
            </w:rPr>
          </w:pPr>
          <w:hyperlink r:id="rId2" w:history="1">
            <w:r w:rsidR="00313B03" w:rsidRPr="00C23042">
              <w:rPr>
                <w:rStyle w:val="Hyperlink"/>
                <w:rFonts w:cs="Arial"/>
                <w:bCs/>
                <w:sz w:val="18"/>
                <w:szCs w:val="18"/>
              </w:rPr>
              <w:t>www.licitacoes-e.com.br</w:t>
            </w:r>
          </w:hyperlink>
        </w:p>
      </w:tc>
    </w:tr>
  </w:tbl>
  <w:p w:rsidR="00313B03" w:rsidRDefault="00313B03" w:rsidP="00287E38">
    <w:pPr>
      <w:pStyle w:val="Ttulo"/>
      <w:rPr>
        <w:b w:val="0"/>
        <w:bCs w:val="0"/>
        <w:sz w:val="18"/>
        <w:szCs w:val="18"/>
      </w:rPr>
    </w:pPr>
    <w:r>
      <w:rPr>
        <w:b w:val="0"/>
        <w:bCs w:val="0"/>
        <w:sz w:val="18"/>
        <w:szCs w:val="18"/>
      </w:rPr>
      <w:t xml:space="preserve">     </w:t>
    </w:r>
  </w:p>
  <w:p w:rsidR="00313B03" w:rsidRPr="00E258DA" w:rsidRDefault="00313B03">
    <w:pPr>
      <w:ind w:right="49"/>
      <w:jc w:val="center"/>
      <w:outlineLvl w:val="0"/>
      <w:rPr>
        <w:rFonts w:ascii="Arial" w:hAnsi="Arial" w:cs="Arial"/>
        <w:b/>
        <w:color w:val="0000FF"/>
        <w:sz w:val="12"/>
        <w:szCs w:val="1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250" w:type="dxa"/>
      <w:tblLook w:val="01E0" w:firstRow="1" w:lastRow="1" w:firstColumn="1" w:lastColumn="1" w:noHBand="0" w:noVBand="0"/>
    </w:tblPr>
    <w:tblGrid>
      <w:gridCol w:w="984"/>
      <w:gridCol w:w="7663"/>
    </w:tblGrid>
    <w:tr w:rsidR="00313B03" w:rsidRPr="00C23042" w:rsidTr="00401998">
      <w:tc>
        <w:tcPr>
          <w:tcW w:w="984" w:type="dxa"/>
        </w:tcPr>
        <w:p w:rsidR="00313B03" w:rsidRPr="00DD6156" w:rsidRDefault="00932B90" w:rsidP="006B196E">
          <w:pPr>
            <w:jc w:val="both"/>
            <w:rPr>
              <w:rFonts w:ascii="Arial" w:hAnsi="Arial" w:cs="Arial"/>
              <w:b/>
              <w:bCs/>
              <w:sz w:val="18"/>
            </w:rPr>
          </w:pPr>
          <w:r>
            <w:rPr>
              <w:rFonts w:ascii="Arial" w:hAnsi="Arial" w:cs="Arial"/>
              <w:b/>
              <w:noProof/>
              <w:sz w:val="18"/>
            </w:rPr>
            <w:drawing>
              <wp:inline distT="0" distB="0" distL="0" distR="0" wp14:anchorId="62368392" wp14:editId="6062588C">
                <wp:extent cx="457200" cy="457200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572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63" w:type="dxa"/>
        </w:tcPr>
        <w:p w:rsidR="00313B03" w:rsidRPr="00DD6156" w:rsidRDefault="00313B03" w:rsidP="00401998">
          <w:pPr>
            <w:rPr>
              <w:rFonts w:ascii="Arial" w:hAnsi="Arial" w:cs="Arial"/>
              <w:b/>
              <w:bCs/>
              <w:sz w:val="18"/>
            </w:rPr>
          </w:pPr>
          <w:r w:rsidRPr="00DD6156">
            <w:rPr>
              <w:rFonts w:ascii="Arial" w:hAnsi="Arial" w:cs="Arial"/>
              <w:b/>
              <w:bCs/>
              <w:sz w:val="18"/>
            </w:rPr>
            <w:t>COMPANHIA CATARINENSE DE ÁGUAS E SANEAMENTO</w:t>
          </w:r>
        </w:p>
        <w:p w:rsidR="00313B03" w:rsidRPr="00DD6156" w:rsidRDefault="00313B03" w:rsidP="00401998">
          <w:pPr>
            <w:rPr>
              <w:rFonts w:ascii="Arial" w:hAnsi="Arial" w:cs="Arial"/>
              <w:b/>
              <w:bCs/>
              <w:sz w:val="18"/>
            </w:rPr>
          </w:pPr>
          <w:r w:rsidRPr="00DD6156">
            <w:rPr>
              <w:rFonts w:ascii="Arial" w:hAnsi="Arial" w:cs="Arial"/>
              <w:b/>
              <w:bCs/>
              <w:sz w:val="18"/>
            </w:rPr>
            <w:t>GERÊNCIA DE LICITAÇÕES</w:t>
          </w:r>
        </w:p>
        <w:p w:rsidR="00313B03" w:rsidRPr="00DD6156" w:rsidRDefault="00313B03" w:rsidP="00401998">
          <w:pPr>
            <w:rPr>
              <w:rFonts w:ascii="Arial" w:hAnsi="Arial" w:cs="Arial"/>
              <w:b/>
              <w:bCs/>
              <w:sz w:val="18"/>
            </w:rPr>
          </w:pPr>
          <w:r w:rsidRPr="00DD6156">
            <w:rPr>
              <w:rFonts w:ascii="Arial" w:hAnsi="Arial" w:cs="Arial"/>
              <w:b/>
              <w:bCs/>
              <w:sz w:val="18"/>
            </w:rPr>
            <w:t>DIVISÃO DE COMPRAS E LICITAÇÕES</w:t>
          </w:r>
        </w:p>
        <w:p w:rsidR="00313B03" w:rsidRPr="00D87A28" w:rsidRDefault="00915440" w:rsidP="00401998">
          <w:pPr>
            <w:rPr>
              <w:rFonts w:ascii="Arial" w:hAnsi="Arial" w:cs="Arial"/>
              <w:bCs/>
              <w:sz w:val="16"/>
              <w:szCs w:val="16"/>
            </w:rPr>
          </w:pPr>
          <w:hyperlink r:id="rId2" w:history="1">
            <w:r w:rsidR="00313B03" w:rsidRPr="00D87A28">
              <w:rPr>
                <w:rStyle w:val="Hyperlink"/>
                <w:rFonts w:ascii="Arial" w:hAnsi="Arial" w:cs="Arial"/>
                <w:bCs/>
                <w:sz w:val="16"/>
                <w:szCs w:val="16"/>
              </w:rPr>
              <w:t>www.licitacoes-e.com.br</w:t>
            </w:r>
          </w:hyperlink>
        </w:p>
      </w:tc>
    </w:tr>
  </w:tbl>
  <w:p w:rsidR="00313B03" w:rsidRDefault="00313B03" w:rsidP="00287E38">
    <w:pPr>
      <w:pStyle w:val="Ttulo"/>
      <w:rPr>
        <w:b w:val="0"/>
        <w:bCs w:val="0"/>
        <w:sz w:val="18"/>
        <w:szCs w:val="18"/>
      </w:rPr>
    </w:pPr>
    <w:r>
      <w:rPr>
        <w:b w:val="0"/>
        <w:bCs w:val="0"/>
        <w:sz w:val="18"/>
        <w:szCs w:val="18"/>
      </w:rPr>
      <w:t xml:space="preserve">     </w:t>
    </w:r>
  </w:p>
  <w:p w:rsidR="00313B03" w:rsidRPr="00E258DA" w:rsidRDefault="00313B03">
    <w:pPr>
      <w:ind w:right="49"/>
      <w:jc w:val="center"/>
      <w:outlineLvl w:val="0"/>
      <w:rPr>
        <w:rFonts w:ascii="Arial" w:hAnsi="Arial" w:cs="Arial"/>
        <w:b/>
        <w:color w:val="0000FF"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609CC7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B"/>
    <w:multiLevelType w:val="multilevel"/>
    <w:tmpl w:val="A7B42CF6"/>
    <w:lvl w:ilvl="0">
      <w:numFmt w:val="decimal"/>
      <w:lvlText w:val="%1"/>
      <w:legacy w:legacy="1" w:legacySpace="0" w:legacyIndent="0"/>
      <w:lvlJc w:val="left"/>
      <w:rPr>
        <w:rFonts w:ascii="Tms Rmn" w:hAnsi="Tms Rmn" w:cs="Times New Roman" w:hint="default"/>
      </w:rPr>
    </w:lvl>
    <w:lvl w:ilvl="1">
      <w:numFmt w:val="decimal"/>
      <w:lvlText w:val="%2"/>
      <w:legacy w:legacy="1" w:legacySpace="0" w:legacyIndent="0"/>
      <w:lvlJc w:val="left"/>
      <w:rPr>
        <w:rFonts w:ascii="Tms Rmn" w:hAnsi="Tms Rmn" w:cs="Times New Roman" w:hint="default"/>
      </w:rPr>
    </w:lvl>
    <w:lvl w:ilvl="2">
      <w:numFmt w:val="decimal"/>
      <w:pStyle w:val="Ttulo3"/>
      <w:lvlText w:val="%3"/>
      <w:legacy w:legacy="1" w:legacySpace="0" w:legacyIndent="0"/>
      <w:lvlJc w:val="left"/>
      <w:rPr>
        <w:rFonts w:ascii="Tms Rmn" w:hAnsi="Tms Rmn" w:cs="Times New Roman" w:hint="default"/>
        <w:color w:val="FFFFFF" w:themeColor="background1"/>
      </w:rPr>
    </w:lvl>
    <w:lvl w:ilvl="3">
      <w:numFmt w:val="decimal"/>
      <w:pStyle w:val="Ttulo4"/>
      <w:lvlText w:val="%4"/>
      <w:legacy w:legacy="1" w:legacySpace="0" w:legacyIndent="0"/>
      <w:lvlJc w:val="left"/>
      <w:rPr>
        <w:rFonts w:ascii="Tms Rmn" w:hAnsi="Tms Rmn" w:cs="Times New Roman" w:hint="default"/>
        <w:color w:val="FFFFFF" w:themeColor="background1"/>
      </w:rPr>
    </w:lvl>
    <w:lvl w:ilvl="4">
      <w:numFmt w:val="decimal"/>
      <w:pStyle w:val="Ttulo5"/>
      <w:lvlText w:val="%5"/>
      <w:legacy w:legacy="1" w:legacySpace="0" w:legacyIndent="0"/>
      <w:lvlJc w:val="left"/>
      <w:rPr>
        <w:rFonts w:ascii="Tms Rmn" w:hAnsi="Tms Rmn" w:cs="Times New Roman" w:hint="default"/>
      </w:rPr>
    </w:lvl>
    <w:lvl w:ilvl="5">
      <w:numFmt w:val="decimal"/>
      <w:pStyle w:val="Ttulo6"/>
      <w:lvlText w:val="%6"/>
      <w:legacy w:legacy="1" w:legacySpace="0" w:legacyIndent="0"/>
      <w:lvlJc w:val="left"/>
      <w:rPr>
        <w:rFonts w:ascii="Tms Rmn" w:hAnsi="Tms Rmn" w:cs="Times New Roman" w:hint="default"/>
      </w:rPr>
    </w:lvl>
    <w:lvl w:ilvl="6">
      <w:numFmt w:val="decimal"/>
      <w:pStyle w:val="Ttulo7"/>
      <w:lvlText w:val="%7"/>
      <w:legacy w:legacy="1" w:legacySpace="0" w:legacyIndent="0"/>
      <w:lvlJc w:val="left"/>
      <w:rPr>
        <w:rFonts w:ascii="Tms Rmn" w:hAnsi="Tms Rmn" w:cs="Times New Roman" w:hint="default"/>
      </w:rPr>
    </w:lvl>
    <w:lvl w:ilvl="7">
      <w:numFmt w:val="decimal"/>
      <w:pStyle w:val="Ttulo8"/>
      <w:lvlText w:val="%8"/>
      <w:legacy w:legacy="1" w:legacySpace="0" w:legacyIndent="0"/>
      <w:lvlJc w:val="left"/>
      <w:rPr>
        <w:rFonts w:ascii="Tms Rmn" w:hAnsi="Tms Rmn" w:cs="Times New Roman" w:hint="default"/>
      </w:rPr>
    </w:lvl>
    <w:lvl w:ilvl="8">
      <w:numFmt w:val="decimal"/>
      <w:pStyle w:val="Ttulo9"/>
      <w:lvlText w:val="%9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2">
    <w:nsid w:val="00F85E03"/>
    <w:multiLevelType w:val="hybridMultilevel"/>
    <w:tmpl w:val="CB4C983C"/>
    <w:lvl w:ilvl="0" w:tplc="BCE067BA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3AB61D5"/>
    <w:multiLevelType w:val="multilevel"/>
    <w:tmpl w:val="DE96B66A"/>
    <w:lvl w:ilvl="0">
      <w:start w:val="10"/>
      <w:numFmt w:val="decimal"/>
      <w:lvlText w:val="%1"/>
      <w:lvlJc w:val="left"/>
      <w:pPr>
        <w:ind w:left="375" w:hanging="375"/>
      </w:pPr>
      <w:rPr>
        <w:rFonts w:cs="Times New Roman" w:hint="default"/>
        <w:b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  <w:b/>
      </w:rPr>
    </w:lvl>
  </w:abstractNum>
  <w:abstractNum w:abstractNumId="4">
    <w:nsid w:val="0C177D27"/>
    <w:multiLevelType w:val="hybridMultilevel"/>
    <w:tmpl w:val="C1242ED2"/>
    <w:lvl w:ilvl="0" w:tplc="0416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CF70EAE"/>
    <w:multiLevelType w:val="multilevel"/>
    <w:tmpl w:val="BD864FDE"/>
    <w:lvl w:ilvl="0">
      <w:start w:val="10"/>
      <w:numFmt w:val="decimal"/>
      <w:lvlText w:val="%1"/>
      <w:lvlJc w:val="left"/>
      <w:pPr>
        <w:ind w:left="375" w:hanging="375"/>
      </w:pPr>
      <w:rPr>
        <w:rFonts w:cs="Times New Roman" w:hint="default"/>
        <w:b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  <w:b/>
      </w:rPr>
    </w:lvl>
  </w:abstractNum>
  <w:abstractNum w:abstractNumId="6">
    <w:nsid w:val="0EAC11D1"/>
    <w:multiLevelType w:val="multilevel"/>
    <w:tmpl w:val="495CC8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0FCC2B26"/>
    <w:multiLevelType w:val="multilevel"/>
    <w:tmpl w:val="1F963856"/>
    <w:lvl w:ilvl="0">
      <w:start w:val="10"/>
      <w:numFmt w:val="decimal"/>
      <w:lvlText w:val="%1"/>
      <w:lvlJc w:val="left"/>
      <w:pPr>
        <w:ind w:left="375" w:hanging="375"/>
      </w:pPr>
      <w:rPr>
        <w:rFonts w:cs="Times New Roman" w:hint="default"/>
        <w:b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  <w:b/>
      </w:rPr>
    </w:lvl>
  </w:abstractNum>
  <w:abstractNum w:abstractNumId="8">
    <w:nsid w:val="17096CB4"/>
    <w:multiLevelType w:val="multilevel"/>
    <w:tmpl w:val="923EF354"/>
    <w:lvl w:ilvl="0">
      <w:start w:val="1"/>
      <w:numFmt w:val="lowerLetter"/>
      <w:lvlText w:val="%1)"/>
      <w:lvlJc w:val="left"/>
      <w:pPr>
        <w:tabs>
          <w:tab w:val="num" w:pos="1814"/>
        </w:tabs>
        <w:ind w:left="1814" w:hanging="453"/>
      </w:pPr>
      <w:rPr>
        <w:rFonts w:ascii="Arial" w:hAnsi="Arial" w:cs="Arial" w:hint="default"/>
        <w:b/>
        <w:i w:val="0"/>
        <w:sz w:val="20"/>
        <w:szCs w:val="20"/>
      </w:rPr>
    </w:lvl>
    <w:lvl w:ilvl="1">
      <w:start w:val="1"/>
      <w:numFmt w:val="decimal"/>
      <w:lvlText w:val="%1.%2)"/>
      <w:lvlJc w:val="left"/>
      <w:pPr>
        <w:tabs>
          <w:tab w:val="num" w:pos="2381"/>
        </w:tabs>
        <w:ind w:left="2381" w:hanging="567"/>
      </w:pPr>
      <w:rPr>
        <w:rFonts w:ascii="Courier New" w:hAnsi="Courier New" w:cs="Times New Roman" w:hint="default"/>
        <w:b/>
        <w:i w:val="0"/>
        <w:sz w:val="20"/>
        <w:szCs w:val="20"/>
      </w:rPr>
    </w:lvl>
    <w:lvl w:ilvl="2">
      <w:start w:val="1"/>
      <w:numFmt w:val="decimal"/>
      <w:lvlText w:val="%1.%2.%3)"/>
      <w:lvlJc w:val="left"/>
      <w:pPr>
        <w:tabs>
          <w:tab w:val="num" w:pos="3175"/>
        </w:tabs>
        <w:ind w:left="3175" w:hanging="794"/>
      </w:pPr>
      <w:rPr>
        <w:rFonts w:ascii="Courier New" w:hAnsi="Courier New" w:cs="Times New Roman" w:hint="default"/>
        <w:b/>
        <w:i w:val="0"/>
        <w:sz w:val="20"/>
        <w:szCs w:val="20"/>
      </w:rPr>
    </w:lvl>
    <w:lvl w:ilvl="3">
      <w:start w:val="1"/>
      <w:numFmt w:val="decimal"/>
      <w:lvlText w:val="%1.%2.%3.%4)"/>
      <w:lvlJc w:val="left"/>
      <w:pPr>
        <w:tabs>
          <w:tab w:val="num" w:pos="4196"/>
        </w:tabs>
        <w:ind w:left="4196" w:hanging="1021"/>
      </w:pPr>
      <w:rPr>
        <w:rFonts w:ascii="Courier New" w:hAnsi="Courier New" w:cs="Times New Roman" w:hint="default"/>
        <w:b/>
        <w:i w:val="0"/>
        <w:sz w:val="20"/>
        <w:szCs w:val="20"/>
      </w:rPr>
    </w:lvl>
    <w:lvl w:ilvl="4">
      <w:start w:val="1"/>
      <w:numFmt w:val="decimal"/>
      <w:lvlText w:val="%1.%2.%3.%4.%5)"/>
      <w:lvlJc w:val="left"/>
      <w:pPr>
        <w:tabs>
          <w:tab w:val="num" w:pos="5443"/>
        </w:tabs>
        <w:ind w:left="5443" w:hanging="1247"/>
      </w:pPr>
      <w:rPr>
        <w:rFonts w:ascii="Courier New" w:hAnsi="Courier New" w:cs="Times New Roman" w:hint="default"/>
        <w:b/>
        <w:i w:val="0"/>
        <w:sz w:val="20"/>
        <w:szCs w:val="20"/>
      </w:rPr>
    </w:lvl>
    <w:lvl w:ilvl="5">
      <w:start w:val="1"/>
      <w:numFmt w:val="decimal"/>
      <w:lvlText w:val="%1.%2.%3.%4.%5.%6-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-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-"/>
      <w:lvlJc w:val="left"/>
      <w:pPr>
        <w:tabs>
          <w:tab w:val="num" w:pos="7123"/>
        </w:tabs>
        <w:ind w:left="7123" w:hanging="2160"/>
      </w:pPr>
      <w:rPr>
        <w:rFonts w:cs="Times New Roman" w:hint="default"/>
      </w:rPr>
    </w:lvl>
    <w:lvl w:ilvl="8">
      <w:start w:val="1"/>
      <w:numFmt w:val="decimal"/>
      <w:lvlText w:val="%1.%2.%3.%4.%5.%6.%7.%8.%9-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abstractNum w:abstractNumId="9">
    <w:nsid w:val="178F6F49"/>
    <w:multiLevelType w:val="multilevel"/>
    <w:tmpl w:val="415268C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259B6106"/>
    <w:multiLevelType w:val="hybridMultilevel"/>
    <w:tmpl w:val="CC6A8E60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F9F2DA0"/>
    <w:multiLevelType w:val="multilevel"/>
    <w:tmpl w:val="183C273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2">
    <w:nsid w:val="2FB909C0"/>
    <w:multiLevelType w:val="multilevel"/>
    <w:tmpl w:val="8FDA3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325D547B"/>
    <w:multiLevelType w:val="multilevel"/>
    <w:tmpl w:val="7892171E"/>
    <w:lvl w:ilvl="0">
      <w:start w:val="10"/>
      <w:numFmt w:val="decimal"/>
      <w:lvlText w:val="%1"/>
      <w:lvlJc w:val="left"/>
      <w:pPr>
        <w:ind w:left="375" w:hanging="375"/>
      </w:pPr>
      <w:rPr>
        <w:rFonts w:cs="Times New Roman" w:hint="default"/>
        <w:b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  <w:b/>
      </w:rPr>
    </w:lvl>
  </w:abstractNum>
  <w:abstractNum w:abstractNumId="14">
    <w:nsid w:val="37ED5016"/>
    <w:multiLevelType w:val="multilevel"/>
    <w:tmpl w:val="D68422B2"/>
    <w:lvl w:ilvl="0">
      <w:start w:val="1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>
    <w:nsid w:val="38EA368B"/>
    <w:multiLevelType w:val="hybridMultilevel"/>
    <w:tmpl w:val="D6AAEDE8"/>
    <w:lvl w:ilvl="0" w:tplc="A0E619B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82327BC"/>
    <w:multiLevelType w:val="multilevel"/>
    <w:tmpl w:val="04A8E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84B31B2"/>
    <w:multiLevelType w:val="hybridMultilevel"/>
    <w:tmpl w:val="9AE4BE4E"/>
    <w:lvl w:ilvl="0" w:tplc="58A4F93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AEE061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7C0EC43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10417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AA438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2C287B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5C245A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5442D03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B98AF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8">
    <w:nsid w:val="49DA7CBE"/>
    <w:multiLevelType w:val="hybridMultilevel"/>
    <w:tmpl w:val="A89AAC4A"/>
    <w:lvl w:ilvl="0" w:tplc="0416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9">
    <w:nsid w:val="4C830A2A"/>
    <w:multiLevelType w:val="hybridMultilevel"/>
    <w:tmpl w:val="231C6C92"/>
    <w:lvl w:ilvl="0" w:tplc="78024278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0">
    <w:nsid w:val="4CBB6BC0"/>
    <w:multiLevelType w:val="hybridMultilevel"/>
    <w:tmpl w:val="63565758"/>
    <w:lvl w:ilvl="0" w:tplc="0416000F">
      <w:start w:val="2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21C390C"/>
    <w:multiLevelType w:val="hybridMultilevel"/>
    <w:tmpl w:val="B7283236"/>
    <w:lvl w:ilvl="0" w:tplc="B7FCF4B8">
      <w:start w:val="1"/>
      <w:numFmt w:val="lowerLetter"/>
      <w:lvlText w:val="%1)"/>
      <w:lvlJc w:val="left"/>
      <w:pPr>
        <w:ind w:left="1069" w:hanging="360"/>
      </w:pPr>
      <w:rPr>
        <w:rFonts w:cs="Times New Roman" w:hint="default"/>
        <w:u w:val="none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>
    <w:nsid w:val="6261611F"/>
    <w:multiLevelType w:val="multilevel"/>
    <w:tmpl w:val="C8F4C0B2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  <w:b/>
        <w:color w:val="FFFFFF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3">
    <w:nsid w:val="63311EFF"/>
    <w:multiLevelType w:val="hybridMultilevel"/>
    <w:tmpl w:val="B8C63096"/>
    <w:lvl w:ilvl="0" w:tplc="0416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>
    <w:nsid w:val="6EE9245A"/>
    <w:multiLevelType w:val="multilevel"/>
    <w:tmpl w:val="884EBC04"/>
    <w:lvl w:ilvl="0">
      <w:start w:val="1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Arial" w:hint="default"/>
      </w:rPr>
    </w:lvl>
  </w:abstractNum>
  <w:abstractNum w:abstractNumId="25">
    <w:nsid w:val="72015244"/>
    <w:multiLevelType w:val="hybridMultilevel"/>
    <w:tmpl w:val="CB4C983C"/>
    <w:lvl w:ilvl="0" w:tplc="BCE067BA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1"/>
  </w:num>
  <w:num w:numId="26">
    <w:abstractNumId w:val="16"/>
  </w:num>
  <w:num w:numId="27">
    <w:abstractNumId w:val="15"/>
  </w:num>
  <w:num w:numId="28">
    <w:abstractNumId w:val="17"/>
  </w:num>
  <w:num w:numId="29">
    <w:abstractNumId w:val="8"/>
  </w:num>
  <w:num w:numId="30">
    <w:abstractNumId w:val="24"/>
  </w:num>
  <w:num w:numId="31">
    <w:abstractNumId w:val="14"/>
  </w:num>
  <w:num w:numId="32">
    <w:abstractNumId w:val="23"/>
  </w:num>
  <w:num w:numId="33">
    <w:abstractNumId w:val="20"/>
  </w:num>
  <w:num w:numId="34">
    <w:abstractNumId w:val="2"/>
  </w:num>
  <w:num w:numId="35">
    <w:abstractNumId w:val="25"/>
  </w:num>
  <w:num w:numId="36">
    <w:abstractNumId w:val="3"/>
  </w:num>
  <w:num w:numId="37">
    <w:abstractNumId w:val="13"/>
  </w:num>
  <w:num w:numId="38">
    <w:abstractNumId w:val="7"/>
  </w:num>
  <w:num w:numId="39">
    <w:abstractNumId w:val="5"/>
  </w:num>
  <w:num w:numId="40">
    <w:abstractNumId w:val="4"/>
  </w:num>
  <w:num w:numId="41">
    <w:abstractNumId w:val="18"/>
  </w:num>
  <w:num w:numId="42">
    <w:abstractNumId w:val="10"/>
  </w:num>
  <w:num w:numId="43">
    <w:abstractNumId w:val="19"/>
  </w:num>
  <w:num w:numId="44">
    <w:abstractNumId w:val="11"/>
  </w:num>
  <w:num w:numId="45">
    <w:abstractNumId w:val="21"/>
  </w:num>
  <w:num w:numId="46">
    <w:abstractNumId w:val="22"/>
  </w:num>
  <w:num w:numId="47">
    <w:abstractNumId w:val="9"/>
  </w:num>
  <w:num w:numId="48">
    <w:abstractNumId w:val="6"/>
  </w:num>
  <w:num w:numId="49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272"/>
    <w:rsid w:val="00000E37"/>
    <w:rsid w:val="0000231C"/>
    <w:rsid w:val="0000517F"/>
    <w:rsid w:val="00010576"/>
    <w:rsid w:val="000107AC"/>
    <w:rsid w:val="00014388"/>
    <w:rsid w:val="00014AB2"/>
    <w:rsid w:val="0002095F"/>
    <w:rsid w:val="00024DBC"/>
    <w:rsid w:val="000250C6"/>
    <w:rsid w:val="0002585B"/>
    <w:rsid w:val="00025C81"/>
    <w:rsid w:val="0002627B"/>
    <w:rsid w:val="00026396"/>
    <w:rsid w:val="00026A94"/>
    <w:rsid w:val="00026EAE"/>
    <w:rsid w:val="00027A68"/>
    <w:rsid w:val="0003096F"/>
    <w:rsid w:val="00031DC3"/>
    <w:rsid w:val="0003268F"/>
    <w:rsid w:val="00036575"/>
    <w:rsid w:val="00037F9B"/>
    <w:rsid w:val="00040272"/>
    <w:rsid w:val="00040EC5"/>
    <w:rsid w:val="00041574"/>
    <w:rsid w:val="00041F5C"/>
    <w:rsid w:val="00042227"/>
    <w:rsid w:val="00043BEF"/>
    <w:rsid w:val="0004438D"/>
    <w:rsid w:val="00045F8A"/>
    <w:rsid w:val="00046566"/>
    <w:rsid w:val="00047DA8"/>
    <w:rsid w:val="0005142D"/>
    <w:rsid w:val="00051AA0"/>
    <w:rsid w:val="0005530B"/>
    <w:rsid w:val="00055C1A"/>
    <w:rsid w:val="00061008"/>
    <w:rsid w:val="00061CA6"/>
    <w:rsid w:val="00067032"/>
    <w:rsid w:val="00070B73"/>
    <w:rsid w:val="00070EAC"/>
    <w:rsid w:val="00071A86"/>
    <w:rsid w:val="000745BB"/>
    <w:rsid w:val="00074F86"/>
    <w:rsid w:val="00076CE1"/>
    <w:rsid w:val="00077DF2"/>
    <w:rsid w:val="00080A3B"/>
    <w:rsid w:val="00081E02"/>
    <w:rsid w:val="00084388"/>
    <w:rsid w:val="00084D30"/>
    <w:rsid w:val="00087F21"/>
    <w:rsid w:val="00090EB4"/>
    <w:rsid w:val="0009109E"/>
    <w:rsid w:val="000918EF"/>
    <w:rsid w:val="00092CF7"/>
    <w:rsid w:val="0009334A"/>
    <w:rsid w:val="00093594"/>
    <w:rsid w:val="000960A2"/>
    <w:rsid w:val="000A0E03"/>
    <w:rsid w:val="000A7487"/>
    <w:rsid w:val="000B0C36"/>
    <w:rsid w:val="000B1281"/>
    <w:rsid w:val="000B140D"/>
    <w:rsid w:val="000B2B14"/>
    <w:rsid w:val="000B45A7"/>
    <w:rsid w:val="000B465B"/>
    <w:rsid w:val="000B4DF6"/>
    <w:rsid w:val="000B5CC6"/>
    <w:rsid w:val="000C05A4"/>
    <w:rsid w:val="000C3582"/>
    <w:rsid w:val="000C3A01"/>
    <w:rsid w:val="000C5451"/>
    <w:rsid w:val="000C5BAD"/>
    <w:rsid w:val="000C6449"/>
    <w:rsid w:val="000C67F8"/>
    <w:rsid w:val="000D067E"/>
    <w:rsid w:val="000D254E"/>
    <w:rsid w:val="000D451F"/>
    <w:rsid w:val="000D74F3"/>
    <w:rsid w:val="000D7A8C"/>
    <w:rsid w:val="000D7C9C"/>
    <w:rsid w:val="000E0024"/>
    <w:rsid w:val="000E163D"/>
    <w:rsid w:val="000E1B1F"/>
    <w:rsid w:val="000E2EE4"/>
    <w:rsid w:val="000E4E72"/>
    <w:rsid w:val="000E697D"/>
    <w:rsid w:val="000F1AEE"/>
    <w:rsid w:val="000F4BD7"/>
    <w:rsid w:val="000F75B2"/>
    <w:rsid w:val="000F768D"/>
    <w:rsid w:val="000F7779"/>
    <w:rsid w:val="000F7CAC"/>
    <w:rsid w:val="0010203F"/>
    <w:rsid w:val="001027CB"/>
    <w:rsid w:val="00103CB9"/>
    <w:rsid w:val="00104485"/>
    <w:rsid w:val="001047C1"/>
    <w:rsid w:val="00104F16"/>
    <w:rsid w:val="00110885"/>
    <w:rsid w:val="00110B50"/>
    <w:rsid w:val="00110BD9"/>
    <w:rsid w:val="001125C2"/>
    <w:rsid w:val="00114614"/>
    <w:rsid w:val="00114BA3"/>
    <w:rsid w:val="00115E29"/>
    <w:rsid w:val="001163AD"/>
    <w:rsid w:val="00122D63"/>
    <w:rsid w:val="00123086"/>
    <w:rsid w:val="00125E19"/>
    <w:rsid w:val="00132671"/>
    <w:rsid w:val="001332C2"/>
    <w:rsid w:val="00134A8C"/>
    <w:rsid w:val="0013683D"/>
    <w:rsid w:val="00136A5C"/>
    <w:rsid w:val="00140B3B"/>
    <w:rsid w:val="00142E61"/>
    <w:rsid w:val="0014351D"/>
    <w:rsid w:val="00145A2F"/>
    <w:rsid w:val="00146082"/>
    <w:rsid w:val="00146A39"/>
    <w:rsid w:val="001473A8"/>
    <w:rsid w:val="001500CC"/>
    <w:rsid w:val="00150CAE"/>
    <w:rsid w:val="001514FE"/>
    <w:rsid w:val="00151E01"/>
    <w:rsid w:val="00156FFF"/>
    <w:rsid w:val="00162DC4"/>
    <w:rsid w:val="00163A27"/>
    <w:rsid w:val="00164EB8"/>
    <w:rsid w:val="00170782"/>
    <w:rsid w:val="001709BD"/>
    <w:rsid w:val="00170CAF"/>
    <w:rsid w:val="00171906"/>
    <w:rsid w:val="00172894"/>
    <w:rsid w:val="00172ACA"/>
    <w:rsid w:val="001733F0"/>
    <w:rsid w:val="00173E66"/>
    <w:rsid w:val="00174136"/>
    <w:rsid w:val="001765F2"/>
    <w:rsid w:val="00176A15"/>
    <w:rsid w:val="00177BE2"/>
    <w:rsid w:val="00177EB5"/>
    <w:rsid w:val="00185A7A"/>
    <w:rsid w:val="0018619A"/>
    <w:rsid w:val="0018795C"/>
    <w:rsid w:val="0019325B"/>
    <w:rsid w:val="0019354B"/>
    <w:rsid w:val="00194712"/>
    <w:rsid w:val="00195A5F"/>
    <w:rsid w:val="00197006"/>
    <w:rsid w:val="001A0FC5"/>
    <w:rsid w:val="001A25C3"/>
    <w:rsid w:val="001A30A3"/>
    <w:rsid w:val="001A373A"/>
    <w:rsid w:val="001A3A23"/>
    <w:rsid w:val="001A3AF1"/>
    <w:rsid w:val="001A3D1A"/>
    <w:rsid w:val="001A4119"/>
    <w:rsid w:val="001A4E5E"/>
    <w:rsid w:val="001A570D"/>
    <w:rsid w:val="001B17BD"/>
    <w:rsid w:val="001B1FEA"/>
    <w:rsid w:val="001B2500"/>
    <w:rsid w:val="001B3BE2"/>
    <w:rsid w:val="001B5FFE"/>
    <w:rsid w:val="001B60F4"/>
    <w:rsid w:val="001B6E76"/>
    <w:rsid w:val="001B70EA"/>
    <w:rsid w:val="001B75A6"/>
    <w:rsid w:val="001C0DAD"/>
    <w:rsid w:val="001C33A6"/>
    <w:rsid w:val="001D019B"/>
    <w:rsid w:val="001D0E38"/>
    <w:rsid w:val="001D357D"/>
    <w:rsid w:val="001D6572"/>
    <w:rsid w:val="001E2F7D"/>
    <w:rsid w:val="001E3B15"/>
    <w:rsid w:val="001E4F3C"/>
    <w:rsid w:val="001E516E"/>
    <w:rsid w:val="001F1781"/>
    <w:rsid w:val="001F27A6"/>
    <w:rsid w:val="001F5CA8"/>
    <w:rsid w:val="001F6D57"/>
    <w:rsid w:val="00200BD2"/>
    <w:rsid w:val="00202E7E"/>
    <w:rsid w:val="00204532"/>
    <w:rsid w:val="00204E10"/>
    <w:rsid w:val="0020742A"/>
    <w:rsid w:val="0020792A"/>
    <w:rsid w:val="00207D9C"/>
    <w:rsid w:val="00210CCC"/>
    <w:rsid w:val="00210D3A"/>
    <w:rsid w:val="00214F24"/>
    <w:rsid w:val="002172ED"/>
    <w:rsid w:val="00217C33"/>
    <w:rsid w:val="0022025A"/>
    <w:rsid w:val="00222E8E"/>
    <w:rsid w:val="002230AD"/>
    <w:rsid w:val="002232D3"/>
    <w:rsid w:val="0022340C"/>
    <w:rsid w:val="00223754"/>
    <w:rsid w:val="00223F7B"/>
    <w:rsid w:val="002240F2"/>
    <w:rsid w:val="00224612"/>
    <w:rsid w:val="00230E7A"/>
    <w:rsid w:val="002313B6"/>
    <w:rsid w:val="002334D8"/>
    <w:rsid w:val="00235844"/>
    <w:rsid w:val="00235D55"/>
    <w:rsid w:val="00236E8B"/>
    <w:rsid w:val="00237304"/>
    <w:rsid w:val="00240AB9"/>
    <w:rsid w:val="00240AD2"/>
    <w:rsid w:val="00240E1B"/>
    <w:rsid w:val="00243B8F"/>
    <w:rsid w:val="00247446"/>
    <w:rsid w:val="002474D8"/>
    <w:rsid w:val="00250683"/>
    <w:rsid w:val="0025175A"/>
    <w:rsid w:val="00251C40"/>
    <w:rsid w:val="0025274D"/>
    <w:rsid w:val="002545F0"/>
    <w:rsid w:val="00254B39"/>
    <w:rsid w:val="00255799"/>
    <w:rsid w:val="00260C76"/>
    <w:rsid w:val="00262049"/>
    <w:rsid w:val="00262BD5"/>
    <w:rsid w:val="00262D60"/>
    <w:rsid w:val="00263C20"/>
    <w:rsid w:val="0027013C"/>
    <w:rsid w:val="0027034B"/>
    <w:rsid w:val="00272C6E"/>
    <w:rsid w:val="002742CC"/>
    <w:rsid w:val="00274E2E"/>
    <w:rsid w:val="002765A7"/>
    <w:rsid w:val="00276A72"/>
    <w:rsid w:val="00280638"/>
    <w:rsid w:val="00280889"/>
    <w:rsid w:val="00283773"/>
    <w:rsid w:val="00283ED8"/>
    <w:rsid w:val="00284B76"/>
    <w:rsid w:val="0028627A"/>
    <w:rsid w:val="0028645B"/>
    <w:rsid w:val="00287E38"/>
    <w:rsid w:val="00290206"/>
    <w:rsid w:val="0029148C"/>
    <w:rsid w:val="00291715"/>
    <w:rsid w:val="00292428"/>
    <w:rsid w:val="00292A2F"/>
    <w:rsid w:val="00292F36"/>
    <w:rsid w:val="002A00F0"/>
    <w:rsid w:val="002A1E56"/>
    <w:rsid w:val="002A46AB"/>
    <w:rsid w:val="002A4C3C"/>
    <w:rsid w:val="002A5033"/>
    <w:rsid w:val="002A6118"/>
    <w:rsid w:val="002A667A"/>
    <w:rsid w:val="002A725D"/>
    <w:rsid w:val="002A73C9"/>
    <w:rsid w:val="002A7A3E"/>
    <w:rsid w:val="002A7F4D"/>
    <w:rsid w:val="002B0D09"/>
    <w:rsid w:val="002B3985"/>
    <w:rsid w:val="002B41A7"/>
    <w:rsid w:val="002B4C85"/>
    <w:rsid w:val="002B570E"/>
    <w:rsid w:val="002B58AD"/>
    <w:rsid w:val="002B65E7"/>
    <w:rsid w:val="002B6B2D"/>
    <w:rsid w:val="002B74EC"/>
    <w:rsid w:val="002C0CE9"/>
    <w:rsid w:val="002C1B8C"/>
    <w:rsid w:val="002C24F7"/>
    <w:rsid w:val="002C3276"/>
    <w:rsid w:val="002C348E"/>
    <w:rsid w:val="002C3EFA"/>
    <w:rsid w:val="002C505B"/>
    <w:rsid w:val="002C7C2A"/>
    <w:rsid w:val="002D11ED"/>
    <w:rsid w:val="002D153A"/>
    <w:rsid w:val="002D2770"/>
    <w:rsid w:val="002D32FD"/>
    <w:rsid w:val="002D4058"/>
    <w:rsid w:val="002D4EC8"/>
    <w:rsid w:val="002D584D"/>
    <w:rsid w:val="002D5D9B"/>
    <w:rsid w:val="002D7E90"/>
    <w:rsid w:val="002E3754"/>
    <w:rsid w:val="002E40F5"/>
    <w:rsid w:val="002E5216"/>
    <w:rsid w:val="002E5CF4"/>
    <w:rsid w:val="002E62B0"/>
    <w:rsid w:val="002F3E27"/>
    <w:rsid w:val="00301A2C"/>
    <w:rsid w:val="00302DB1"/>
    <w:rsid w:val="003051DB"/>
    <w:rsid w:val="003067E8"/>
    <w:rsid w:val="00307421"/>
    <w:rsid w:val="003104B6"/>
    <w:rsid w:val="00310C55"/>
    <w:rsid w:val="00313B03"/>
    <w:rsid w:val="00313C77"/>
    <w:rsid w:val="003141AD"/>
    <w:rsid w:val="0031455F"/>
    <w:rsid w:val="00320656"/>
    <w:rsid w:val="00320D6A"/>
    <w:rsid w:val="00321DF7"/>
    <w:rsid w:val="00322512"/>
    <w:rsid w:val="00325790"/>
    <w:rsid w:val="0032581D"/>
    <w:rsid w:val="00326737"/>
    <w:rsid w:val="0032679E"/>
    <w:rsid w:val="0032797A"/>
    <w:rsid w:val="00327ABB"/>
    <w:rsid w:val="00331A19"/>
    <w:rsid w:val="003321C7"/>
    <w:rsid w:val="00332580"/>
    <w:rsid w:val="003327A9"/>
    <w:rsid w:val="003337EF"/>
    <w:rsid w:val="00333A60"/>
    <w:rsid w:val="00334497"/>
    <w:rsid w:val="00335966"/>
    <w:rsid w:val="00336032"/>
    <w:rsid w:val="003368B3"/>
    <w:rsid w:val="00340A98"/>
    <w:rsid w:val="00341AAD"/>
    <w:rsid w:val="00343303"/>
    <w:rsid w:val="003442C8"/>
    <w:rsid w:val="003469C3"/>
    <w:rsid w:val="00347AD8"/>
    <w:rsid w:val="00350191"/>
    <w:rsid w:val="00350AFE"/>
    <w:rsid w:val="00351A9F"/>
    <w:rsid w:val="00352E96"/>
    <w:rsid w:val="003539D0"/>
    <w:rsid w:val="00354F4A"/>
    <w:rsid w:val="00355181"/>
    <w:rsid w:val="00356960"/>
    <w:rsid w:val="00357399"/>
    <w:rsid w:val="003600B2"/>
    <w:rsid w:val="00362DCB"/>
    <w:rsid w:val="003646F2"/>
    <w:rsid w:val="00365C1F"/>
    <w:rsid w:val="0037193D"/>
    <w:rsid w:val="00372E2E"/>
    <w:rsid w:val="003734FC"/>
    <w:rsid w:val="00376BF3"/>
    <w:rsid w:val="00377ED7"/>
    <w:rsid w:val="00381F7E"/>
    <w:rsid w:val="00383F83"/>
    <w:rsid w:val="00386F5A"/>
    <w:rsid w:val="00387495"/>
    <w:rsid w:val="00391709"/>
    <w:rsid w:val="003978F3"/>
    <w:rsid w:val="00397F47"/>
    <w:rsid w:val="003A0C37"/>
    <w:rsid w:val="003A0EDA"/>
    <w:rsid w:val="003A312B"/>
    <w:rsid w:val="003A3308"/>
    <w:rsid w:val="003A3CED"/>
    <w:rsid w:val="003A698E"/>
    <w:rsid w:val="003A6D80"/>
    <w:rsid w:val="003B0237"/>
    <w:rsid w:val="003B0795"/>
    <w:rsid w:val="003B2B8F"/>
    <w:rsid w:val="003B3655"/>
    <w:rsid w:val="003B5C4C"/>
    <w:rsid w:val="003B7E16"/>
    <w:rsid w:val="003C340B"/>
    <w:rsid w:val="003C4CF5"/>
    <w:rsid w:val="003C6641"/>
    <w:rsid w:val="003C6B2D"/>
    <w:rsid w:val="003C7582"/>
    <w:rsid w:val="003D15F4"/>
    <w:rsid w:val="003D16B8"/>
    <w:rsid w:val="003D1BA2"/>
    <w:rsid w:val="003D2C95"/>
    <w:rsid w:val="003D37F6"/>
    <w:rsid w:val="003D60B8"/>
    <w:rsid w:val="003D618C"/>
    <w:rsid w:val="003D67D1"/>
    <w:rsid w:val="003D6A66"/>
    <w:rsid w:val="003D6C84"/>
    <w:rsid w:val="003D6FF9"/>
    <w:rsid w:val="003E00CF"/>
    <w:rsid w:val="003E0586"/>
    <w:rsid w:val="003E300B"/>
    <w:rsid w:val="003E38EA"/>
    <w:rsid w:val="003E40FE"/>
    <w:rsid w:val="003E7CFF"/>
    <w:rsid w:val="003F03C3"/>
    <w:rsid w:val="003F0602"/>
    <w:rsid w:val="003F0758"/>
    <w:rsid w:val="003F07E1"/>
    <w:rsid w:val="003F1A09"/>
    <w:rsid w:val="003F1A79"/>
    <w:rsid w:val="003F306A"/>
    <w:rsid w:val="003F4504"/>
    <w:rsid w:val="003F656C"/>
    <w:rsid w:val="003F79EF"/>
    <w:rsid w:val="003F7BF2"/>
    <w:rsid w:val="0040161C"/>
    <w:rsid w:val="00401998"/>
    <w:rsid w:val="004021CC"/>
    <w:rsid w:val="004027F5"/>
    <w:rsid w:val="004038CA"/>
    <w:rsid w:val="00404653"/>
    <w:rsid w:val="004046D5"/>
    <w:rsid w:val="00406462"/>
    <w:rsid w:val="00407721"/>
    <w:rsid w:val="004108E8"/>
    <w:rsid w:val="00410E3D"/>
    <w:rsid w:val="004120C5"/>
    <w:rsid w:val="00412252"/>
    <w:rsid w:val="00413278"/>
    <w:rsid w:val="00413C1C"/>
    <w:rsid w:val="00416398"/>
    <w:rsid w:val="0041797B"/>
    <w:rsid w:val="0042193A"/>
    <w:rsid w:val="004227F5"/>
    <w:rsid w:val="00422E04"/>
    <w:rsid w:val="00423428"/>
    <w:rsid w:val="00424C26"/>
    <w:rsid w:val="00426553"/>
    <w:rsid w:val="00426E16"/>
    <w:rsid w:val="0043190F"/>
    <w:rsid w:val="00433B1D"/>
    <w:rsid w:val="00433FBE"/>
    <w:rsid w:val="00434212"/>
    <w:rsid w:val="0043535B"/>
    <w:rsid w:val="00437772"/>
    <w:rsid w:val="004400D9"/>
    <w:rsid w:val="004417DF"/>
    <w:rsid w:val="00443433"/>
    <w:rsid w:val="0044687F"/>
    <w:rsid w:val="0045029E"/>
    <w:rsid w:val="004509E7"/>
    <w:rsid w:val="00455214"/>
    <w:rsid w:val="004561D9"/>
    <w:rsid w:val="00460623"/>
    <w:rsid w:val="00461848"/>
    <w:rsid w:val="00461BC3"/>
    <w:rsid w:val="00463C0E"/>
    <w:rsid w:val="00465B86"/>
    <w:rsid w:val="00465E08"/>
    <w:rsid w:val="00467CBB"/>
    <w:rsid w:val="0047272C"/>
    <w:rsid w:val="00472B09"/>
    <w:rsid w:val="00474D50"/>
    <w:rsid w:val="004755A2"/>
    <w:rsid w:val="0047768E"/>
    <w:rsid w:val="004779A0"/>
    <w:rsid w:val="004801B2"/>
    <w:rsid w:val="00481786"/>
    <w:rsid w:val="0048360D"/>
    <w:rsid w:val="00483682"/>
    <w:rsid w:val="00483BE5"/>
    <w:rsid w:val="00484021"/>
    <w:rsid w:val="00484E48"/>
    <w:rsid w:val="00487C9F"/>
    <w:rsid w:val="0049059C"/>
    <w:rsid w:val="00492A80"/>
    <w:rsid w:val="0049319B"/>
    <w:rsid w:val="00496A1B"/>
    <w:rsid w:val="004A17AD"/>
    <w:rsid w:val="004A3C03"/>
    <w:rsid w:val="004A4AC1"/>
    <w:rsid w:val="004A56C2"/>
    <w:rsid w:val="004A658D"/>
    <w:rsid w:val="004A7231"/>
    <w:rsid w:val="004B0827"/>
    <w:rsid w:val="004B0BDA"/>
    <w:rsid w:val="004B361C"/>
    <w:rsid w:val="004B5078"/>
    <w:rsid w:val="004B5907"/>
    <w:rsid w:val="004B7C9A"/>
    <w:rsid w:val="004C433D"/>
    <w:rsid w:val="004C4461"/>
    <w:rsid w:val="004C4755"/>
    <w:rsid w:val="004C6376"/>
    <w:rsid w:val="004D0D1F"/>
    <w:rsid w:val="004D2CC3"/>
    <w:rsid w:val="004D44A1"/>
    <w:rsid w:val="004D6848"/>
    <w:rsid w:val="004D743A"/>
    <w:rsid w:val="004E03A0"/>
    <w:rsid w:val="004E1ECE"/>
    <w:rsid w:val="004E2862"/>
    <w:rsid w:val="004E2AE0"/>
    <w:rsid w:val="004E2EB2"/>
    <w:rsid w:val="004E402E"/>
    <w:rsid w:val="004E42CE"/>
    <w:rsid w:val="004E50FB"/>
    <w:rsid w:val="004E5DAA"/>
    <w:rsid w:val="004F00A8"/>
    <w:rsid w:val="004F0AB0"/>
    <w:rsid w:val="004F0C47"/>
    <w:rsid w:val="004F0CC4"/>
    <w:rsid w:val="004F19EA"/>
    <w:rsid w:val="004F1F6D"/>
    <w:rsid w:val="004F4480"/>
    <w:rsid w:val="004F6926"/>
    <w:rsid w:val="004F6975"/>
    <w:rsid w:val="004F6ACE"/>
    <w:rsid w:val="004F6CD6"/>
    <w:rsid w:val="004F7E83"/>
    <w:rsid w:val="00501A33"/>
    <w:rsid w:val="0050313D"/>
    <w:rsid w:val="0050316E"/>
    <w:rsid w:val="00506127"/>
    <w:rsid w:val="0050673B"/>
    <w:rsid w:val="00507DA0"/>
    <w:rsid w:val="00510BF3"/>
    <w:rsid w:val="0051221B"/>
    <w:rsid w:val="00515643"/>
    <w:rsid w:val="00520B47"/>
    <w:rsid w:val="005211B6"/>
    <w:rsid w:val="00523275"/>
    <w:rsid w:val="00525884"/>
    <w:rsid w:val="00525E71"/>
    <w:rsid w:val="00530484"/>
    <w:rsid w:val="005305B6"/>
    <w:rsid w:val="00534486"/>
    <w:rsid w:val="00536C9B"/>
    <w:rsid w:val="00536D55"/>
    <w:rsid w:val="005372C4"/>
    <w:rsid w:val="00541DEC"/>
    <w:rsid w:val="005426FD"/>
    <w:rsid w:val="00542A9C"/>
    <w:rsid w:val="00544756"/>
    <w:rsid w:val="0054565D"/>
    <w:rsid w:val="00545706"/>
    <w:rsid w:val="00545AC3"/>
    <w:rsid w:val="00546445"/>
    <w:rsid w:val="00547CDA"/>
    <w:rsid w:val="00550247"/>
    <w:rsid w:val="005522BA"/>
    <w:rsid w:val="00552E75"/>
    <w:rsid w:val="00552E98"/>
    <w:rsid w:val="005545C0"/>
    <w:rsid w:val="00554B7E"/>
    <w:rsid w:val="005608CE"/>
    <w:rsid w:val="00560D27"/>
    <w:rsid w:val="00561D79"/>
    <w:rsid w:val="00561E78"/>
    <w:rsid w:val="00562176"/>
    <w:rsid w:val="00562670"/>
    <w:rsid w:val="00565CE9"/>
    <w:rsid w:val="00566800"/>
    <w:rsid w:val="00573962"/>
    <w:rsid w:val="00574AB0"/>
    <w:rsid w:val="00575224"/>
    <w:rsid w:val="00575282"/>
    <w:rsid w:val="0057553A"/>
    <w:rsid w:val="0057703C"/>
    <w:rsid w:val="00577E19"/>
    <w:rsid w:val="00580505"/>
    <w:rsid w:val="0058238B"/>
    <w:rsid w:val="00583C15"/>
    <w:rsid w:val="00585258"/>
    <w:rsid w:val="00590201"/>
    <w:rsid w:val="00592558"/>
    <w:rsid w:val="00593789"/>
    <w:rsid w:val="00593862"/>
    <w:rsid w:val="00594CA8"/>
    <w:rsid w:val="0059666D"/>
    <w:rsid w:val="00597995"/>
    <w:rsid w:val="00597A88"/>
    <w:rsid w:val="005A0DE2"/>
    <w:rsid w:val="005A1A6D"/>
    <w:rsid w:val="005A1D1A"/>
    <w:rsid w:val="005A1F80"/>
    <w:rsid w:val="005A2D70"/>
    <w:rsid w:val="005A39E7"/>
    <w:rsid w:val="005B0AA6"/>
    <w:rsid w:val="005B286A"/>
    <w:rsid w:val="005B300B"/>
    <w:rsid w:val="005B306D"/>
    <w:rsid w:val="005B5712"/>
    <w:rsid w:val="005B57F8"/>
    <w:rsid w:val="005B6636"/>
    <w:rsid w:val="005C2922"/>
    <w:rsid w:val="005C2A86"/>
    <w:rsid w:val="005C6357"/>
    <w:rsid w:val="005C7FFC"/>
    <w:rsid w:val="005D1C70"/>
    <w:rsid w:val="005D2326"/>
    <w:rsid w:val="005D3969"/>
    <w:rsid w:val="005D5503"/>
    <w:rsid w:val="005D7605"/>
    <w:rsid w:val="005E002E"/>
    <w:rsid w:val="005E1731"/>
    <w:rsid w:val="005E2E0A"/>
    <w:rsid w:val="005E3B1D"/>
    <w:rsid w:val="005E61E4"/>
    <w:rsid w:val="005E7031"/>
    <w:rsid w:val="005E78D5"/>
    <w:rsid w:val="005E7B41"/>
    <w:rsid w:val="005F2295"/>
    <w:rsid w:val="005F4140"/>
    <w:rsid w:val="005F580B"/>
    <w:rsid w:val="005F598E"/>
    <w:rsid w:val="005F6150"/>
    <w:rsid w:val="005F7282"/>
    <w:rsid w:val="005F758A"/>
    <w:rsid w:val="00602D54"/>
    <w:rsid w:val="00603D45"/>
    <w:rsid w:val="006044FD"/>
    <w:rsid w:val="006046E4"/>
    <w:rsid w:val="006056D1"/>
    <w:rsid w:val="00607990"/>
    <w:rsid w:val="0061053A"/>
    <w:rsid w:val="0061156F"/>
    <w:rsid w:val="00611726"/>
    <w:rsid w:val="00613A6E"/>
    <w:rsid w:val="00613F6C"/>
    <w:rsid w:val="00614286"/>
    <w:rsid w:val="006144F0"/>
    <w:rsid w:val="00615A62"/>
    <w:rsid w:val="006165CE"/>
    <w:rsid w:val="006176F3"/>
    <w:rsid w:val="006217C3"/>
    <w:rsid w:val="00621855"/>
    <w:rsid w:val="00623175"/>
    <w:rsid w:val="006243ED"/>
    <w:rsid w:val="00624F5E"/>
    <w:rsid w:val="00627025"/>
    <w:rsid w:val="00627DDA"/>
    <w:rsid w:val="00631C8B"/>
    <w:rsid w:val="0063308E"/>
    <w:rsid w:val="00634712"/>
    <w:rsid w:val="00636D7A"/>
    <w:rsid w:val="00636EA8"/>
    <w:rsid w:val="00640297"/>
    <w:rsid w:val="0064153B"/>
    <w:rsid w:val="00643020"/>
    <w:rsid w:val="0064447C"/>
    <w:rsid w:val="00644D9D"/>
    <w:rsid w:val="006465F8"/>
    <w:rsid w:val="00647B46"/>
    <w:rsid w:val="006503A5"/>
    <w:rsid w:val="00652941"/>
    <w:rsid w:val="00653A7A"/>
    <w:rsid w:val="00653E79"/>
    <w:rsid w:val="00654D27"/>
    <w:rsid w:val="00656814"/>
    <w:rsid w:val="006568C4"/>
    <w:rsid w:val="00657551"/>
    <w:rsid w:val="006607DF"/>
    <w:rsid w:val="00661977"/>
    <w:rsid w:val="00661B3B"/>
    <w:rsid w:val="00661C4F"/>
    <w:rsid w:val="00663960"/>
    <w:rsid w:val="006641A0"/>
    <w:rsid w:val="0066526C"/>
    <w:rsid w:val="00667C17"/>
    <w:rsid w:val="0067233E"/>
    <w:rsid w:val="0067353A"/>
    <w:rsid w:val="00680771"/>
    <w:rsid w:val="006813F7"/>
    <w:rsid w:val="0068251B"/>
    <w:rsid w:val="00683321"/>
    <w:rsid w:val="00683BAB"/>
    <w:rsid w:val="00683FDA"/>
    <w:rsid w:val="006840DB"/>
    <w:rsid w:val="00690BA9"/>
    <w:rsid w:val="006914B7"/>
    <w:rsid w:val="00693DF0"/>
    <w:rsid w:val="0069537C"/>
    <w:rsid w:val="00696A02"/>
    <w:rsid w:val="006A0201"/>
    <w:rsid w:val="006A02EB"/>
    <w:rsid w:val="006A0E9A"/>
    <w:rsid w:val="006A1631"/>
    <w:rsid w:val="006A4998"/>
    <w:rsid w:val="006A768D"/>
    <w:rsid w:val="006A7798"/>
    <w:rsid w:val="006B124F"/>
    <w:rsid w:val="006B196E"/>
    <w:rsid w:val="006B1BEE"/>
    <w:rsid w:val="006B2C36"/>
    <w:rsid w:val="006B50DA"/>
    <w:rsid w:val="006B5704"/>
    <w:rsid w:val="006C080A"/>
    <w:rsid w:val="006C3355"/>
    <w:rsid w:val="006C3F50"/>
    <w:rsid w:val="006C5A3D"/>
    <w:rsid w:val="006C5AFB"/>
    <w:rsid w:val="006C739C"/>
    <w:rsid w:val="006D21F5"/>
    <w:rsid w:val="006D294B"/>
    <w:rsid w:val="006D2F64"/>
    <w:rsid w:val="006D4FBE"/>
    <w:rsid w:val="006D5FE9"/>
    <w:rsid w:val="006D678B"/>
    <w:rsid w:val="006D7B6C"/>
    <w:rsid w:val="006E056D"/>
    <w:rsid w:val="006E0753"/>
    <w:rsid w:val="006E48A7"/>
    <w:rsid w:val="006E4F4D"/>
    <w:rsid w:val="006E71CC"/>
    <w:rsid w:val="006E77BE"/>
    <w:rsid w:val="006F05B4"/>
    <w:rsid w:val="006F0D58"/>
    <w:rsid w:val="006F1DF2"/>
    <w:rsid w:val="006F26C4"/>
    <w:rsid w:val="006F2CEC"/>
    <w:rsid w:val="006F3529"/>
    <w:rsid w:val="006F4F57"/>
    <w:rsid w:val="006F50F7"/>
    <w:rsid w:val="006F7080"/>
    <w:rsid w:val="006F74F6"/>
    <w:rsid w:val="00701D00"/>
    <w:rsid w:val="0070721B"/>
    <w:rsid w:val="0071091D"/>
    <w:rsid w:val="00710FA5"/>
    <w:rsid w:val="00711720"/>
    <w:rsid w:val="00711E58"/>
    <w:rsid w:val="00713288"/>
    <w:rsid w:val="007145B1"/>
    <w:rsid w:val="00715A80"/>
    <w:rsid w:val="00715FF4"/>
    <w:rsid w:val="0071731D"/>
    <w:rsid w:val="007175EC"/>
    <w:rsid w:val="00717B04"/>
    <w:rsid w:val="00720704"/>
    <w:rsid w:val="007227CC"/>
    <w:rsid w:val="007228B3"/>
    <w:rsid w:val="00722DF7"/>
    <w:rsid w:val="00722E97"/>
    <w:rsid w:val="00722ECB"/>
    <w:rsid w:val="00723620"/>
    <w:rsid w:val="0072437B"/>
    <w:rsid w:val="00724CC7"/>
    <w:rsid w:val="00726E8B"/>
    <w:rsid w:val="00727CB8"/>
    <w:rsid w:val="00727F8C"/>
    <w:rsid w:val="007312D8"/>
    <w:rsid w:val="00731D29"/>
    <w:rsid w:val="007320E4"/>
    <w:rsid w:val="00733A2C"/>
    <w:rsid w:val="00733CCC"/>
    <w:rsid w:val="00734BB4"/>
    <w:rsid w:val="00735D82"/>
    <w:rsid w:val="00737BCE"/>
    <w:rsid w:val="0074007B"/>
    <w:rsid w:val="00742975"/>
    <w:rsid w:val="007431E1"/>
    <w:rsid w:val="0074322A"/>
    <w:rsid w:val="00743EB6"/>
    <w:rsid w:val="00745FD1"/>
    <w:rsid w:val="007505C7"/>
    <w:rsid w:val="00750636"/>
    <w:rsid w:val="007553D1"/>
    <w:rsid w:val="0075569E"/>
    <w:rsid w:val="00755F92"/>
    <w:rsid w:val="00756779"/>
    <w:rsid w:val="00756E90"/>
    <w:rsid w:val="0076173D"/>
    <w:rsid w:val="00764D3E"/>
    <w:rsid w:val="007669E2"/>
    <w:rsid w:val="00767912"/>
    <w:rsid w:val="00771558"/>
    <w:rsid w:val="0077427C"/>
    <w:rsid w:val="00775137"/>
    <w:rsid w:val="007801EF"/>
    <w:rsid w:val="0078350B"/>
    <w:rsid w:val="007852B4"/>
    <w:rsid w:val="00787DB3"/>
    <w:rsid w:val="00791015"/>
    <w:rsid w:val="00792593"/>
    <w:rsid w:val="0079511E"/>
    <w:rsid w:val="00796E14"/>
    <w:rsid w:val="007970FA"/>
    <w:rsid w:val="00797A20"/>
    <w:rsid w:val="007A1ED9"/>
    <w:rsid w:val="007A337E"/>
    <w:rsid w:val="007A38B9"/>
    <w:rsid w:val="007A4EE1"/>
    <w:rsid w:val="007A6B75"/>
    <w:rsid w:val="007B070A"/>
    <w:rsid w:val="007B0E22"/>
    <w:rsid w:val="007B15A1"/>
    <w:rsid w:val="007B4372"/>
    <w:rsid w:val="007B5B14"/>
    <w:rsid w:val="007B654B"/>
    <w:rsid w:val="007B6605"/>
    <w:rsid w:val="007B67B4"/>
    <w:rsid w:val="007B6BFD"/>
    <w:rsid w:val="007C0321"/>
    <w:rsid w:val="007C0822"/>
    <w:rsid w:val="007C663E"/>
    <w:rsid w:val="007C70E1"/>
    <w:rsid w:val="007D01A2"/>
    <w:rsid w:val="007D05DE"/>
    <w:rsid w:val="007D4232"/>
    <w:rsid w:val="007D44F1"/>
    <w:rsid w:val="007D5B33"/>
    <w:rsid w:val="007D62D3"/>
    <w:rsid w:val="007D746F"/>
    <w:rsid w:val="007D7774"/>
    <w:rsid w:val="007D7D33"/>
    <w:rsid w:val="007E1079"/>
    <w:rsid w:val="007E11B1"/>
    <w:rsid w:val="007E2A00"/>
    <w:rsid w:val="007E3864"/>
    <w:rsid w:val="007E4383"/>
    <w:rsid w:val="007E5447"/>
    <w:rsid w:val="007F0857"/>
    <w:rsid w:val="007F1D0F"/>
    <w:rsid w:val="007F24B7"/>
    <w:rsid w:val="007F2649"/>
    <w:rsid w:val="007F32F2"/>
    <w:rsid w:val="007F331F"/>
    <w:rsid w:val="007F3430"/>
    <w:rsid w:val="007F356E"/>
    <w:rsid w:val="007F3915"/>
    <w:rsid w:val="007F5F83"/>
    <w:rsid w:val="007F7D93"/>
    <w:rsid w:val="00800F86"/>
    <w:rsid w:val="008022EB"/>
    <w:rsid w:val="00802C7D"/>
    <w:rsid w:val="008045CC"/>
    <w:rsid w:val="00804737"/>
    <w:rsid w:val="008052F9"/>
    <w:rsid w:val="00805396"/>
    <w:rsid w:val="00807EF1"/>
    <w:rsid w:val="0081110F"/>
    <w:rsid w:val="00820176"/>
    <w:rsid w:val="00821B95"/>
    <w:rsid w:val="0082684B"/>
    <w:rsid w:val="00826A82"/>
    <w:rsid w:val="00832ABB"/>
    <w:rsid w:val="0083495A"/>
    <w:rsid w:val="00835186"/>
    <w:rsid w:val="00837EB6"/>
    <w:rsid w:val="008406C7"/>
    <w:rsid w:val="00840813"/>
    <w:rsid w:val="00841036"/>
    <w:rsid w:val="0084211C"/>
    <w:rsid w:val="00846E47"/>
    <w:rsid w:val="0085017C"/>
    <w:rsid w:val="0085080E"/>
    <w:rsid w:val="0085444C"/>
    <w:rsid w:val="00856A85"/>
    <w:rsid w:val="00856EDD"/>
    <w:rsid w:val="008570DB"/>
    <w:rsid w:val="0085720B"/>
    <w:rsid w:val="00857699"/>
    <w:rsid w:val="0086024F"/>
    <w:rsid w:val="008618AD"/>
    <w:rsid w:val="00861BBA"/>
    <w:rsid w:val="00862792"/>
    <w:rsid w:val="00863475"/>
    <w:rsid w:val="00864456"/>
    <w:rsid w:val="00866785"/>
    <w:rsid w:val="00867A35"/>
    <w:rsid w:val="00873060"/>
    <w:rsid w:val="00873D1B"/>
    <w:rsid w:val="008743B2"/>
    <w:rsid w:val="00880D1E"/>
    <w:rsid w:val="00881D96"/>
    <w:rsid w:val="00882457"/>
    <w:rsid w:val="00883BB4"/>
    <w:rsid w:val="00884658"/>
    <w:rsid w:val="008847F6"/>
    <w:rsid w:val="00884E1C"/>
    <w:rsid w:val="0089138A"/>
    <w:rsid w:val="008913A7"/>
    <w:rsid w:val="00892F75"/>
    <w:rsid w:val="00896FB1"/>
    <w:rsid w:val="0089790B"/>
    <w:rsid w:val="008A0A5E"/>
    <w:rsid w:val="008A0BF7"/>
    <w:rsid w:val="008A1FFD"/>
    <w:rsid w:val="008A4FB8"/>
    <w:rsid w:val="008A6E32"/>
    <w:rsid w:val="008A7E74"/>
    <w:rsid w:val="008B1F5E"/>
    <w:rsid w:val="008B2D88"/>
    <w:rsid w:val="008B326D"/>
    <w:rsid w:val="008B331B"/>
    <w:rsid w:val="008B5154"/>
    <w:rsid w:val="008B55EC"/>
    <w:rsid w:val="008B5E5B"/>
    <w:rsid w:val="008C0E3F"/>
    <w:rsid w:val="008C3C66"/>
    <w:rsid w:val="008C4780"/>
    <w:rsid w:val="008C67CD"/>
    <w:rsid w:val="008C6CFE"/>
    <w:rsid w:val="008C7638"/>
    <w:rsid w:val="008D0A5B"/>
    <w:rsid w:val="008D0B75"/>
    <w:rsid w:val="008D191D"/>
    <w:rsid w:val="008D3662"/>
    <w:rsid w:val="008D3951"/>
    <w:rsid w:val="008D4E16"/>
    <w:rsid w:val="008D5E0A"/>
    <w:rsid w:val="008D5FA7"/>
    <w:rsid w:val="008D6A25"/>
    <w:rsid w:val="008D7BC3"/>
    <w:rsid w:val="008D7D44"/>
    <w:rsid w:val="008D7EFB"/>
    <w:rsid w:val="008E16F2"/>
    <w:rsid w:val="008E325A"/>
    <w:rsid w:val="008E3473"/>
    <w:rsid w:val="008E47D3"/>
    <w:rsid w:val="008E4A4C"/>
    <w:rsid w:val="008E4E66"/>
    <w:rsid w:val="008E4F55"/>
    <w:rsid w:val="008E55AF"/>
    <w:rsid w:val="008E6564"/>
    <w:rsid w:val="008F0CFF"/>
    <w:rsid w:val="008F13A3"/>
    <w:rsid w:val="008F2366"/>
    <w:rsid w:val="008F2708"/>
    <w:rsid w:val="008F28BF"/>
    <w:rsid w:val="008F5FCB"/>
    <w:rsid w:val="008F60CD"/>
    <w:rsid w:val="008F6D34"/>
    <w:rsid w:val="008F7CEA"/>
    <w:rsid w:val="00900ED3"/>
    <w:rsid w:val="00903AAF"/>
    <w:rsid w:val="00903C56"/>
    <w:rsid w:val="00906346"/>
    <w:rsid w:val="00906647"/>
    <w:rsid w:val="00906EF0"/>
    <w:rsid w:val="00907E03"/>
    <w:rsid w:val="00910952"/>
    <w:rsid w:val="00910FD0"/>
    <w:rsid w:val="00912D1E"/>
    <w:rsid w:val="00914BE8"/>
    <w:rsid w:val="00915440"/>
    <w:rsid w:val="00915DE3"/>
    <w:rsid w:val="00916D60"/>
    <w:rsid w:val="009179C3"/>
    <w:rsid w:val="00920349"/>
    <w:rsid w:val="00922E0D"/>
    <w:rsid w:val="00922F73"/>
    <w:rsid w:val="009239FA"/>
    <w:rsid w:val="00925E4F"/>
    <w:rsid w:val="0092781E"/>
    <w:rsid w:val="009317F8"/>
    <w:rsid w:val="00932B90"/>
    <w:rsid w:val="00934695"/>
    <w:rsid w:val="00935085"/>
    <w:rsid w:val="009352C1"/>
    <w:rsid w:val="00936429"/>
    <w:rsid w:val="00937418"/>
    <w:rsid w:val="009415AE"/>
    <w:rsid w:val="00941A96"/>
    <w:rsid w:val="0094251B"/>
    <w:rsid w:val="00943F96"/>
    <w:rsid w:val="009444F1"/>
    <w:rsid w:val="009469B9"/>
    <w:rsid w:val="009506A2"/>
    <w:rsid w:val="00951203"/>
    <w:rsid w:val="0095252C"/>
    <w:rsid w:val="00952571"/>
    <w:rsid w:val="00952D9E"/>
    <w:rsid w:val="0095575A"/>
    <w:rsid w:val="00955C08"/>
    <w:rsid w:val="0096003C"/>
    <w:rsid w:val="009628AB"/>
    <w:rsid w:val="0096310B"/>
    <w:rsid w:val="00963488"/>
    <w:rsid w:val="009653CD"/>
    <w:rsid w:val="00970F77"/>
    <w:rsid w:val="00971541"/>
    <w:rsid w:val="00971971"/>
    <w:rsid w:val="009719EF"/>
    <w:rsid w:val="00972026"/>
    <w:rsid w:val="0097254D"/>
    <w:rsid w:val="00972A2E"/>
    <w:rsid w:val="00972D5C"/>
    <w:rsid w:val="00972F62"/>
    <w:rsid w:val="00973594"/>
    <w:rsid w:val="00974A2D"/>
    <w:rsid w:val="00974D9D"/>
    <w:rsid w:val="00977686"/>
    <w:rsid w:val="00981B41"/>
    <w:rsid w:val="00985CEB"/>
    <w:rsid w:val="00985DCC"/>
    <w:rsid w:val="00986FDB"/>
    <w:rsid w:val="00987533"/>
    <w:rsid w:val="00990F55"/>
    <w:rsid w:val="009955AA"/>
    <w:rsid w:val="00996144"/>
    <w:rsid w:val="00996404"/>
    <w:rsid w:val="009A2AAA"/>
    <w:rsid w:val="009A4E55"/>
    <w:rsid w:val="009A64CC"/>
    <w:rsid w:val="009A65CC"/>
    <w:rsid w:val="009A6AF4"/>
    <w:rsid w:val="009A70C0"/>
    <w:rsid w:val="009A7288"/>
    <w:rsid w:val="009B44C6"/>
    <w:rsid w:val="009B5321"/>
    <w:rsid w:val="009B7702"/>
    <w:rsid w:val="009C186E"/>
    <w:rsid w:val="009C1C1E"/>
    <w:rsid w:val="009C271E"/>
    <w:rsid w:val="009C43F9"/>
    <w:rsid w:val="009C584E"/>
    <w:rsid w:val="009C6EE3"/>
    <w:rsid w:val="009C6EEF"/>
    <w:rsid w:val="009C739B"/>
    <w:rsid w:val="009C7E94"/>
    <w:rsid w:val="009D04A4"/>
    <w:rsid w:val="009D1191"/>
    <w:rsid w:val="009D12FA"/>
    <w:rsid w:val="009D23E0"/>
    <w:rsid w:val="009D2864"/>
    <w:rsid w:val="009D3E01"/>
    <w:rsid w:val="009D5125"/>
    <w:rsid w:val="009D5E05"/>
    <w:rsid w:val="009D6B12"/>
    <w:rsid w:val="009D7C75"/>
    <w:rsid w:val="009E2470"/>
    <w:rsid w:val="009E28D7"/>
    <w:rsid w:val="009E2C74"/>
    <w:rsid w:val="009E5934"/>
    <w:rsid w:val="009F1EB8"/>
    <w:rsid w:val="009F4DCC"/>
    <w:rsid w:val="009F50EE"/>
    <w:rsid w:val="009F5B74"/>
    <w:rsid w:val="00A02261"/>
    <w:rsid w:val="00A02C4F"/>
    <w:rsid w:val="00A0312B"/>
    <w:rsid w:val="00A03710"/>
    <w:rsid w:val="00A03CAE"/>
    <w:rsid w:val="00A06760"/>
    <w:rsid w:val="00A10D4C"/>
    <w:rsid w:val="00A11FF3"/>
    <w:rsid w:val="00A13BB0"/>
    <w:rsid w:val="00A14156"/>
    <w:rsid w:val="00A148B1"/>
    <w:rsid w:val="00A16440"/>
    <w:rsid w:val="00A16D34"/>
    <w:rsid w:val="00A17E61"/>
    <w:rsid w:val="00A225A0"/>
    <w:rsid w:val="00A22E5F"/>
    <w:rsid w:val="00A240CB"/>
    <w:rsid w:val="00A24D97"/>
    <w:rsid w:val="00A26C43"/>
    <w:rsid w:val="00A3039C"/>
    <w:rsid w:val="00A325C9"/>
    <w:rsid w:val="00A33A79"/>
    <w:rsid w:val="00A360DE"/>
    <w:rsid w:val="00A375BC"/>
    <w:rsid w:val="00A37602"/>
    <w:rsid w:val="00A41499"/>
    <w:rsid w:val="00A42015"/>
    <w:rsid w:val="00A445C7"/>
    <w:rsid w:val="00A44A77"/>
    <w:rsid w:val="00A47029"/>
    <w:rsid w:val="00A47D45"/>
    <w:rsid w:val="00A500D2"/>
    <w:rsid w:val="00A504DD"/>
    <w:rsid w:val="00A5260E"/>
    <w:rsid w:val="00A53318"/>
    <w:rsid w:val="00A53B0A"/>
    <w:rsid w:val="00A54BD4"/>
    <w:rsid w:val="00A60398"/>
    <w:rsid w:val="00A608F8"/>
    <w:rsid w:val="00A6370F"/>
    <w:rsid w:val="00A63C8B"/>
    <w:rsid w:val="00A63E5E"/>
    <w:rsid w:val="00A641D2"/>
    <w:rsid w:val="00A6525A"/>
    <w:rsid w:val="00A704D4"/>
    <w:rsid w:val="00A70A04"/>
    <w:rsid w:val="00A70E97"/>
    <w:rsid w:val="00A72655"/>
    <w:rsid w:val="00A72893"/>
    <w:rsid w:val="00A7328B"/>
    <w:rsid w:val="00A73DD0"/>
    <w:rsid w:val="00A73EA4"/>
    <w:rsid w:val="00A764EF"/>
    <w:rsid w:val="00A7771B"/>
    <w:rsid w:val="00A82689"/>
    <w:rsid w:val="00A827B3"/>
    <w:rsid w:val="00A8314A"/>
    <w:rsid w:val="00A83619"/>
    <w:rsid w:val="00A86D32"/>
    <w:rsid w:val="00A87A81"/>
    <w:rsid w:val="00A90A64"/>
    <w:rsid w:val="00A90AF7"/>
    <w:rsid w:val="00A90DA1"/>
    <w:rsid w:val="00A91687"/>
    <w:rsid w:val="00A91D92"/>
    <w:rsid w:val="00A93EA8"/>
    <w:rsid w:val="00A9473C"/>
    <w:rsid w:val="00A958D2"/>
    <w:rsid w:val="00A95BD3"/>
    <w:rsid w:val="00A95BF8"/>
    <w:rsid w:val="00A979FC"/>
    <w:rsid w:val="00AA1645"/>
    <w:rsid w:val="00AA29F8"/>
    <w:rsid w:val="00AA2B62"/>
    <w:rsid w:val="00AA3830"/>
    <w:rsid w:val="00AA6B39"/>
    <w:rsid w:val="00AA6C21"/>
    <w:rsid w:val="00AB16D1"/>
    <w:rsid w:val="00AB1BF1"/>
    <w:rsid w:val="00AB5420"/>
    <w:rsid w:val="00AB5EFE"/>
    <w:rsid w:val="00AB5F87"/>
    <w:rsid w:val="00AC09E6"/>
    <w:rsid w:val="00AC21E0"/>
    <w:rsid w:val="00AC290F"/>
    <w:rsid w:val="00AC3926"/>
    <w:rsid w:val="00AC4856"/>
    <w:rsid w:val="00AC494D"/>
    <w:rsid w:val="00AC7C4D"/>
    <w:rsid w:val="00AD10C0"/>
    <w:rsid w:val="00AD31E2"/>
    <w:rsid w:val="00AD4728"/>
    <w:rsid w:val="00AD578C"/>
    <w:rsid w:val="00AD5E9E"/>
    <w:rsid w:val="00AD6314"/>
    <w:rsid w:val="00AD7BA8"/>
    <w:rsid w:val="00AE277E"/>
    <w:rsid w:val="00AE33E8"/>
    <w:rsid w:val="00AE5F47"/>
    <w:rsid w:val="00AE6287"/>
    <w:rsid w:val="00AE6AAD"/>
    <w:rsid w:val="00AF2098"/>
    <w:rsid w:val="00AF487B"/>
    <w:rsid w:val="00AF4E28"/>
    <w:rsid w:val="00AF709B"/>
    <w:rsid w:val="00AF7580"/>
    <w:rsid w:val="00B00683"/>
    <w:rsid w:val="00B00EB1"/>
    <w:rsid w:val="00B00F8A"/>
    <w:rsid w:val="00B0117B"/>
    <w:rsid w:val="00B021DB"/>
    <w:rsid w:val="00B0335A"/>
    <w:rsid w:val="00B040B3"/>
    <w:rsid w:val="00B041B8"/>
    <w:rsid w:val="00B0530D"/>
    <w:rsid w:val="00B06176"/>
    <w:rsid w:val="00B11B7F"/>
    <w:rsid w:val="00B14215"/>
    <w:rsid w:val="00B14C03"/>
    <w:rsid w:val="00B2285A"/>
    <w:rsid w:val="00B2343E"/>
    <w:rsid w:val="00B238D3"/>
    <w:rsid w:val="00B24611"/>
    <w:rsid w:val="00B24D13"/>
    <w:rsid w:val="00B24F2C"/>
    <w:rsid w:val="00B25284"/>
    <w:rsid w:val="00B25A6A"/>
    <w:rsid w:val="00B262FA"/>
    <w:rsid w:val="00B26F50"/>
    <w:rsid w:val="00B31034"/>
    <w:rsid w:val="00B319A9"/>
    <w:rsid w:val="00B32001"/>
    <w:rsid w:val="00B3447D"/>
    <w:rsid w:val="00B36C39"/>
    <w:rsid w:val="00B40BF3"/>
    <w:rsid w:val="00B40D74"/>
    <w:rsid w:val="00B41D46"/>
    <w:rsid w:val="00B445AE"/>
    <w:rsid w:val="00B478F2"/>
    <w:rsid w:val="00B47ABF"/>
    <w:rsid w:val="00B50831"/>
    <w:rsid w:val="00B51AED"/>
    <w:rsid w:val="00B51E47"/>
    <w:rsid w:val="00B54ECF"/>
    <w:rsid w:val="00B579A6"/>
    <w:rsid w:val="00B63395"/>
    <w:rsid w:val="00B66A80"/>
    <w:rsid w:val="00B7177A"/>
    <w:rsid w:val="00B72325"/>
    <w:rsid w:val="00B726B1"/>
    <w:rsid w:val="00B7324F"/>
    <w:rsid w:val="00B73AB0"/>
    <w:rsid w:val="00B741CC"/>
    <w:rsid w:val="00B74B34"/>
    <w:rsid w:val="00B81B74"/>
    <w:rsid w:val="00B82320"/>
    <w:rsid w:val="00B83196"/>
    <w:rsid w:val="00B83630"/>
    <w:rsid w:val="00B85234"/>
    <w:rsid w:val="00B85715"/>
    <w:rsid w:val="00B858AE"/>
    <w:rsid w:val="00B86704"/>
    <w:rsid w:val="00B87556"/>
    <w:rsid w:val="00B87F03"/>
    <w:rsid w:val="00B90CC1"/>
    <w:rsid w:val="00B92D1B"/>
    <w:rsid w:val="00B93D6F"/>
    <w:rsid w:val="00BA01C0"/>
    <w:rsid w:val="00BA02ED"/>
    <w:rsid w:val="00BA5045"/>
    <w:rsid w:val="00BA516B"/>
    <w:rsid w:val="00BA53FF"/>
    <w:rsid w:val="00BB0A23"/>
    <w:rsid w:val="00BB0F86"/>
    <w:rsid w:val="00BB1214"/>
    <w:rsid w:val="00BB1659"/>
    <w:rsid w:val="00BB1724"/>
    <w:rsid w:val="00BB19D6"/>
    <w:rsid w:val="00BB2B18"/>
    <w:rsid w:val="00BB4BE6"/>
    <w:rsid w:val="00BB4F19"/>
    <w:rsid w:val="00BB5249"/>
    <w:rsid w:val="00BB52A8"/>
    <w:rsid w:val="00BB6175"/>
    <w:rsid w:val="00BB68F7"/>
    <w:rsid w:val="00BB72F6"/>
    <w:rsid w:val="00BB736A"/>
    <w:rsid w:val="00BB7B52"/>
    <w:rsid w:val="00BB7FB1"/>
    <w:rsid w:val="00BC05EB"/>
    <w:rsid w:val="00BC44B6"/>
    <w:rsid w:val="00BC5173"/>
    <w:rsid w:val="00BD1244"/>
    <w:rsid w:val="00BD1AD5"/>
    <w:rsid w:val="00BD2C8D"/>
    <w:rsid w:val="00BD3E15"/>
    <w:rsid w:val="00BD701E"/>
    <w:rsid w:val="00BE0686"/>
    <w:rsid w:val="00BE2F7E"/>
    <w:rsid w:val="00BE3A42"/>
    <w:rsid w:val="00BE61D1"/>
    <w:rsid w:val="00BF0460"/>
    <w:rsid w:val="00BF0A00"/>
    <w:rsid w:val="00BF181A"/>
    <w:rsid w:val="00BF1D5F"/>
    <w:rsid w:val="00BF3590"/>
    <w:rsid w:val="00BF41F5"/>
    <w:rsid w:val="00BF4D09"/>
    <w:rsid w:val="00C001F5"/>
    <w:rsid w:val="00C00BF8"/>
    <w:rsid w:val="00C02362"/>
    <w:rsid w:val="00C04886"/>
    <w:rsid w:val="00C04B78"/>
    <w:rsid w:val="00C05477"/>
    <w:rsid w:val="00C05951"/>
    <w:rsid w:val="00C07BD0"/>
    <w:rsid w:val="00C135FE"/>
    <w:rsid w:val="00C13716"/>
    <w:rsid w:val="00C1502E"/>
    <w:rsid w:val="00C1646A"/>
    <w:rsid w:val="00C17AEC"/>
    <w:rsid w:val="00C2256A"/>
    <w:rsid w:val="00C22802"/>
    <w:rsid w:val="00C22A90"/>
    <w:rsid w:val="00C23042"/>
    <w:rsid w:val="00C2387B"/>
    <w:rsid w:val="00C2445C"/>
    <w:rsid w:val="00C24926"/>
    <w:rsid w:val="00C25075"/>
    <w:rsid w:val="00C27D93"/>
    <w:rsid w:val="00C30396"/>
    <w:rsid w:val="00C31C4B"/>
    <w:rsid w:val="00C3218E"/>
    <w:rsid w:val="00C3228A"/>
    <w:rsid w:val="00C32649"/>
    <w:rsid w:val="00C33FAA"/>
    <w:rsid w:val="00C3540F"/>
    <w:rsid w:val="00C437B5"/>
    <w:rsid w:val="00C43C7F"/>
    <w:rsid w:val="00C513BA"/>
    <w:rsid w:val="00C518CC"/>
    <w:rsid w:val="00C5294C"/>
    <w:rsid w:val="00C5327B"/>
    <w:rsid w:val="00C5353E"/>
    <w:rsid w:val="00C53FD8"/>
    <w:rsid w:val="00C54572"/>
    <w:rsid w:val="00C55911"/>
    <w:rsid w:val="00C56E63"/>
    <w:rsid w:val="00C60151"/>
    <w:rsid w:val="00C602C3"/>
    <w:rsid w:val="00C620B7"/>
    <w:rsid w:val="00C62556"/>
    <w:rsid w:val="00C63532"/>
    <w:rsid w:val="00C639E2"/>
    <w:rsid w:val="00C65190"/>
    <w:rsid w:val="00C66A02"/>
    <w:rsid w:val="00C67171"/>
    <w:rsid w:val="00C67CD5"/>
    <w:rsid w:val="00C72079"/>
    <w:rsid w:val="00C73C93"/>
    <w:rsid w:val="00C75FDE"/>
    <w:rsid w:val="00C81D1D"/>
    <w:rsid w:val="00C82AF8"/>
    <w:rsid w:val="00C838B9"/>
    <w:rsid w:val="00C851B6"/>
    <w:rsid w:val="00C8532B"/>
    <w:rsid w:val="00C86EE5"/>
    <w:rsid w:val="00C90BF8"/>
    <w:rsid w:val="00C93098"/>
    <w:rsid w:val="00C93EFC"/>
    <w:rsid w:val="00C942B0"/>
    <w:rsid w:val="00C9533F"/>
    <w:rsid w:val="00C9622A"/>
    <w:rsid w:val="00C973AC"/>
    <w:rsid w:val="00CA17F1"/>
    <w:rsid w:val="00CA2B42"/>
    <w:rsid w:val="00CA7B16"/>
    <w:rsid w:val="00CB080A"/>
    <w:rsid w:val="00CB4507"/>
    <w:rsid w:val="00CB5147"/>
    <w:rsid w:val="00CB75E5"/>
    <w:rsid w:val="00CB7636"/>
    <w:rsid w:val="00CC0997"/>
    <w:rsid w:val="00CC3712"/>
    <w:rsid w:val="00CC44A9"/>
    <w:rsid w:val="00CC6B2B"/>
    <w:rsid w:val="00CD0EE6"/>
    <w:rsid w:val="00CD1D25"/>
    <w:rsid w:val="00CD367A"/>
    <w:rsid w:val="00CD491D"/>
    <w:rsid w:val="00CD4A49"/>
    <w:rsid w:val="00CD7C1F"/>
    <w:rsid w:val="00CE1A19"/>
    <w:rsid w:val="00CE2B24"/>
    <w:rsid w:val="00CE5AFD"/>
    <w:rsid w:val="00CE621B"/>
    <w:rsid w:val="00CF0139"/>
    <w:rsid w:val="00CF226F"/>
    <w:rsid w:val="00CF268B"/>
    <w:rsid w:val="00CF354F"/>
    <w:rsid w:val="00CF3A32"/>
    <w:rsid w:val="00CF4B90"/>
    <w:rsid w:val="00CF5713"/>
    <w:rsid w:val="00D000E8"/>
    <w:rsid w:val="00D00AF9"/>
    <w:rsid w:val="00D01B5C"/>
    <w:rsid w:val="00D01DFA"/>
    <w:rsid w:val="00D03CA6"/>
    <w:rsid w:val="00D055EC"/>
    <w:rsid w:val="00D05996"/>
    <w:rsid w:val="00D05AC4"/>
    <w:rsid w:val="00D05BE7"/>
    <w:rsid w:val="00D06895"/>
    <w:rsid w:val="00D070DF"/>
    <w:rsid w:val="00D07395"/>
    <w:rsid w:val="00D07951"/>
    <w:rsid w:val="00D07C55"/>
    <w:rsid w:val="00D07F1F"/>
    <w:rsid w:val="00D11D80"/>
    <w:rsid w:val="00D12B77"/>
    <w:rsid w:val="00D12BF3"/>
    <w:rsid w:val="00D12C9A"/>
    <w:rsid w:val="00D13EE5"/>
    <w:rsid w:val="00D14C43"/>
    <w:rsid w:val="00D1640E"/>
    <w:rsid w:val="00D1655F"/>
    <w:rsid w:val="00D17125"/>
    <w:rsid w:val="00D209B3"/>
    <w:rsid w:val="00D20E8A"/>
    <w:rsid w:val="00D23920"/>
    <w:rsid w:val="00D27D7A"/>
    <w:rsid w:val="00D307F4"/>
    <w:rsid w:val="00D31A46"/>
    <w:rsid w:val="00D32CA5"/>
    <w:rsid w:val="00D33845"/>
    <w:rsid w:val="00D348DC"/>
    <w:rsid w:val="00D35AEA"/>
    <w:rsid w:val="00D35F05"/>
    <w:rsid w:val="00D37A16"/>
    <w:rsid w:val="00D4022F"/>
    <w:rsid w:val="00D41073"/>
    <w:rsid w:val="00D42FF1"/>
    <w:rsid w:val="00D44213"/>
    <w:rsid w:val="00D46941"/>
    <w:rsid w:val="00D4706D"/>
    <w:rsid w:val="00D47244"/>
    <w:rsid w:val="00D510BC"/>
    <w:rsid w:val="00D51E00"/>
    <w:rsid w:val="00D52767"/>
    <w:rsid w:val="00D52AEB"/>
    <w:rsid w:val="00D53978"/>
    <w:rsid w:val="00D567FB"/>
    <w:rsid w:val="00D56DEC"/>
    <w:rsid w:val="00D61C6F"/>
    <w:rsid w:val="00D61DC1"/>
    <w:rsid w:val="00D64D43"/>
    <w:rsid w:val="00D67DFF"/>
    <w:rsid w:val="00D70656"/>
    <w:rsid w:val="00D70EAF"/>
    <w:rsid w:val="00D72631"/>
    <w:rsid w:val="00D72D40"/>
    <w:rsid w:val="00D74AF0"/>
    <w:rsid w:val="00D74C77"/>
    <w:rsid w:val="00D759AD"/>
    <w:rsid w:val="00D768D8"/>
    <w:rsid w:val="00D77DB3"/>
    <w:rsid w:val="00D809BB"/>
    <w:rsid w:val="00D80F0D"/>
    <w:rsid w:val="00D83172"/>
    <w:rsid w:val="00D8319F"/>
    <w:rsid w:val="00D84E0D"/>
    <w:rsid w:val="00D87A28"/>
    <w:rsid w:val="00D9027D"/>
    <w:rsid w:val="00D90580"/>
    <w:rsid w:val="00D9204E"/>
    <w:rsid w:val="00D938B3"/>
    <w:rsid w:val="00D93BA0"/>
    <w:rsid w:val="00D97A93"/>
    <w:rsid w:val="00D97C8F"/>
    <w:rsid w:val="00D97FA4"/>
    <w:rsid w:val="00DA150E"/>
    <w:rsid w:val="00DA190C"/>
    <w:rsid w:val="00DA2CE6"/>
    <w:rsid w:val="00DA3347"/>
    <w:rsid w:val="00DA4D28"/>
    <w:rsid w:val="00DA50F6"/>
    <w:rsid w:val="00DA53C3"/>
    <w:rsid w:val="00DA71E3"/>
    <w:rsid w:val="00DA7BCF"/>
    <w:rsid w:val="00DB0835"/>
    <w:rsid w:val="00DB5913"/>
    <w:rsid w:val="00DB5A55"/>
    <w:rsid w:val="00DB66FA"/>
    <w:rsid w:val="00DB6721"/>
    <w:rsid w:val="00DB7FAC"/>
    <w:rsid w:val="00DC0DFE"/>
    <w:rsid w:val="00DC1395"/>
    <w:rsid w:val="00DC2CF0"/>
    <w:rsid w:val="00DC317B"/>
    <w:rsid w:val="00DC4AAD"/>
    <w:rsid w:val="00DC62A2"/>
    <w:rsid w:val="00DC6460"/>
    <w:rsid w:val="00DC684B"/>
    <w:rsid w:val="00DD0CDF"/>
    <w:rsid w:val="00DD11D6"/>
    <w:rsid w:val="00DD35A3"/>
    <w:rsid w:val="00DD3997"/>
    <w:rsid w:val="00DD6156"/>
    <w:rsid w:val="00DD68EA"/>
    <w:rsid w:val="00DD7A8E"/>
    <w:rsid w:val="00DE113D"/>
    <w:rsid w:val="00DE4DF4"/>
    <w:rsid w:val="00DE5A33"/>
    <w:rsid w:val="00DE5C20"/>
    <w:rsid w:val="00DF0BA2"/>
    <w:rsid w:val="00DF10FB"/>
    <w:rsid w:val="00DF1B46"/>
    <w:rsid w:val="00DF2751"/>
    <w:rsid w:val="00DF3A4C"/>
    <w:rsid w:val="00DF4BEA"/>
    <w:rsid w:val="00DF6F4E"/>
    <w:rsid w:val="00DF7AAA"/>
    <w:rsid w:val="00E000D5"/>
    <w:rsid w:val="00E011D9"/>
    <w:rsid w:val="00E028C1"/>
    <w:rsid w:val="00E02FED"/>
    <w:rsid w:val="00E036A2"/>
    <w:rsid w:val="00E05721"/>
    <w:rsid w:val="00E058CD"/>
    <w:rsid w:val="00E05D36"/>
    <w:rsid w:val="00E075B1"/>
    <w:rsid w:val="00E118B7"/>
    <w:rsid w:val="00E12570"/>
    <w:rsid w:val="00E1481E"/>
    <w:rsid w:val="00E17856"/>
    <w:rsid w:val="00E20707"/>
    <w:rsid w:val="00E21FD1"/>
    <w:rsid w:val="00E25753"/>
    <w:rsid w:val="00E258DA"/>
    <w:rsid w:val="00E26ACB"/>
    <w:rsid w:val="00E31D46"/>
    <w:rsid w:val="00E32722"/>
    <w:rsid w:val="00E3355F"/>
    <w:rsid w:val="00E33562"/>
    <w:rsid w:val="00E40B0D"/>
    <w:rsid w:val="00E40DA9"/>
    <w:rsid w:val="00E428F3"/>
    <w:rsid w:val="00E43592"/>
    <w:rsid w:val="00E466A9"/>
    <w:rsid w:val="00E502ED"/>
    <w:rsid w:val="00E508DB"/>
    <w:rsid w:val="00E5381B"/>
    <w:rsid w:val="00E55B31"/>
    <w:rsid w:val="00E575AA"/>
    <w:rsid w:val="00E60080"/>
    <w:rsid w:val="00E6397D"/>
    <w:rsid w:val="00E651CC"/>
    <w:rsid w:val="00E6645E"/>
    <w:rsid w:val="00E716C1"/>
    <w:rsid w:val="00E732C4"/>
    <w:rsid w:val="00E744F8"/>
    <w:rsid w:val="00E75CFE"/>
    <w:rsid w:val="00E769FE"/>
    <w:rsid w:val="00E76A35"/>
    <w:rsid w:val="00E773FE"/>
    <w:rsid w:val="00E77A89"/>
    <w:rsid w:val="00E80455"/>
    <w:rsid w:val="00E8068C"/>
    <w:rsid w:val="00E83C5F"/>
    <w:rsid w:val="00E846E8"/>
    <w:rsid w:val="00E84750"/>
    <w:rsid w:val="00E84B3E"/>
    <w:rsid w:val="00E8586F"/>
    <w:rsid w:val="00E85DDF"/>
    <w:rsid w:val="00E86DAC"/>
    <w:rsid w:val="00E90272"/>
    <w:rsid w:val="00E90380"/>
    <w:rsid w:val="00E90F6E"/>
    <w:rsid w:val="00E916C0"/>
    <w:rsid w:val="00E92BC6"/>
    <w:rsid w:val="00E93C5E"/>
    <w:rsid w:val="00E95301"/>
    <w:rsid w:val="00E95661"/>
    <w:rsid w:val="00E96C84"/>
    <w:rsid w:val="00E976F1"/>
    <w:rsid w:val="00EA0C60"/>
    <w:rsid w:val="00EA13A7"/>
    <w:rsid w:val="00EA191D"/>
    <w:rsid w:val="00EA2834"/>
    <w:rsid w:val="00EA34FA"/>
    <w:rsid w:val="00EA5702"/>
    <w:rsid w:val="00EA5AD4"/>
    <w:rsid w:val="00EA745E"/>
    <w:rsid w:val="00EB0C02"/>
    <w:rsid w:val="00EB25D6"/>
    <w:rsid w:val="00EB26B4"/>
    <w:rsid w:val="00EB3207"/>
    <w:rsid w:val="00EB425A"/>
    <w:rsid w:val="00EB47C8"/>
    <w:rsid w:val="00EB5514"/>
    <w:rsid w:val="00EB5778"/>
    <w:rsid w:val="00EB5927"/>
    <w:rsid w:val="00EB7EE9"/>
    <w:rsid w:val="00EC100B"/>
    <w:rsid w:val="00EC2042"/>
    <w:rsid w:val="00EC36DD"/>
    <w:rsid w:val="00EC420D"/>
    <w:rsid w:val="00EC5273"/>
    <w:rsid w:val="00EC6EE5"/>
    <w:rsid w:val="00ED1732"/>
    <w:rsid w:val="00ED3CFD"/>
    <w:rsid w:val="00EE166F"/>
    <w:rsid w:val="00EE1961"/>
    <w:rsid w:val="00EE36FD"/>
    <w:rsid w:val="00EE3A96"/>
    <w:rsid w:val="00EE454B"/>
    <w:rsid w:val="00EE4F17"/>
    <w:rsid w:val="00EE7325"/>
    <w:rsid w:val="00EE75B5"/>
    <w:rsid w:val="00EE798C"/>
    <w:rsid w:val="00EF4803"/>
    <w:rsid w:val="00EF61B2"/>
    <w:rsid w:val="00EF74BF"/>
    <w:rsid w:val="00F0035C"/>
    <w:rsid w:val="00F004BF"/>
    <w:rsid w:val="00F0098C"/>
    <w:rsid w:val="00F01FE8"/>
    <w:rsid w:val="00F03A35"/>
    <w:rsid w:val="00F0577C"/>
    <w:rsid w:val="00F06122"/>
    <w:rsid w:val="00F06D8E"/>
    <w:rsid w:val="00F0718A"/>
    <w:rsid w:val="00F07706"/>
    <w:rsid w:val="00F07C59"/>
    <w:rsid w:val="00F10432"/>
    <w:rsid w:val="00F12FEE"/>
    <w:rsid w:val="00F12FF8"/>
    <w:rsid w:val="00F17A66"/>
    <w:rsid w:val="00F17B5B"/>
    <w:rsid w:val="00F219FD"/>
    <w:rsid w:val="00F23C76"/>
    <w:rsid w:val="00F276A1"/>
    <w:rsid w:val="00F30219"/>
    <w:rsid w:val="00F362FD"/>
    <w:rsid w:val="00F36841"/>
    <w:rsid w:val="00F40269"/>
    <w:rsid w:val="00F4062F"/>
    <w:rsid w:val="00F417D0"/>
    <w:rsid w:val="00F47A26"/>
    <w:rsid w:val="00F518FC"/>
    <w:rsid w:val="00F524F0"/>
    <w:rsid w:val="00F528B7"/>
    <w:rsid w:val="00F54967"/>
    <w:rsid w:val="00F55738"/>
    <w:rsid w:val="00F56B17"/>
    <w:rsid w:val="00F57C15"/>
    <w:rsid w:val="00F601E1"/>
    <w:rsid w:val="00F602F4"/>
    <w:rsid w:val="00F63615"/>
    <w:rsid w:val="00F63F15"/>
    <w:rsid w:val="00F647C3"/>
    <w:rsid w:val="00F71444"/>
    <w:rsid w:val="00F74D2C"/>
    <w:rsid w:val="00F76719"/>
    <w:rsid w:val="00F77BB2"/>
    <w:rsid w:val="00F81981"/>
    <w:rsid w:val="00F8290E"/>
    <w:rsid w:val="00F838B2"/>
    <w:rsid w:val="00F8420F"/>
    <w:rsid w:val="00F85799"/>
    <w:rsid w:val="00F875C1"/>
    <w:rsid w:val="00F87E69"/>
    <w:rsid w:val="00F906FA"/>
    <w:rsid w:val="00F90C58"/>
    <w:rsid w:val="00F911B0"/>
    <w:rsid w:val="00F924C4"/>
    <w:rsid w:val="00F93A20"/>
    <w:rsid w:val="00F949F9"/>
    <w:rsid w:val="00F96673"/>
    <w:rsid w:val="00F969C7"/>
    <w:rsid w:val="00F96E3D"/>
    <w:rsid w:val="00FA045D"/>
    <w:rsid w:val="00FA3386"/>
    <w:rsid w:val="00FA40F2"/>
    <w:rsid w:val="00FA4DF0"/>
    <w:rsid w:val="00FA54F6"/>
    <w:rsid w:val="00FA7716"/>
    <w:rsid w:val="00FB0739"/>
    <w:rsid w:val="00FB12AF"/>
    <w:rsid w:val="00FB1D7B"/>
    <w:rsid w:val="00FB2659"/>
    <w:rsid w:val="00FB5195"/>
    <w:rsid w:val="00FB53CA"/>
    <w:rsid w:val="00FB6142"/>
    <w:rsid w:val="00FB6451"/>
    <w:rsid w:val="00FB6834"/>
    <w:rsid w:val="00FC1F23"/>
    <w:rsid w:val="00FC4988"/>
    <w:rsid w:val="00FC58B4"/>
    <w:rsid w:val="00FC6C01"/>
    <w:rsid w:val="00FD28C3"/>
    <w:rsid w:val="00FD2B41"/>
    <w:rsid w:val="00FD6FDD"/>
    <w:rsid w:val="00FD7ECA"/>
    <w:rsid w:val="00FE592D"/>
    <w:rsid w:val="00FE599E"/>
    <w:rsid w:val="00FF07CE"/>
    <w:rsid w:val="00FF24D2"/>
    <w:rsid w:val="00FF2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pt-BR" w:eastAsia="pt-BR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semiHidden="0" w:uiPriority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D4022F"/>
    <w:pPr>
      <w:autoSpaceDE w:val="0"/>
      <w:autoSpaceDN w:val="0"/>
    </w:pPr>
    <w:rPr>
      <w:sz w:val="24"/>
      <w:szCs w:val="24"/>
    </w:rPr>
  </w:style>
  <w:style w:type="paragraph" w:styleId="Ttulo1">
    <w:name w:val="heading 1"/>
    <w:aliases w:val="Heading 11"/>
    <w:basedOn w:val="Normal"/>
    <w:next w:val="Normal"/>
    <w:link w:val="Ttulo1Char"/>
    <w:uiPriority w:val="99"/>
    <w:qFormat/>
    <w:rsid w:val="00D4022F"/>
    <w:pPr>
      <w:keepNext/>
      <w:outlineLvl w:val="0"/>
    </w:pPr>
    <w:rPr>
      <w:b/>
      <w:bCs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9"/>
    <w:qFormat/>
    <w:rsid w:val="00D4022F"/>
    <w:pPr>
      <w:keepNext/>
      <w:jc w:val="center"/>
      <w:outlineLvl w:val="1"/>
    </w:pPr>
    <w:rPr>
      <w:b/>
      <w:b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9"/>
    <w:qFormat/>
    <w:rsid w:val="00D4022F"/>
    <w:pPr>
      <w:keepNext/>
      <w:numPr>
        <w:ilvl w:val="2"/>
        <w:numId w:val="25"/>
      </w:numPr>
      <w:spacing w:before="240" w:after="60"/>
      <w:outlineLvl w:val="2"/>
    </w:pPr>
    <w:rPr>
      <w:b/>
      <w:bCs/>
    </w:rPr>
  </w:style>
  <w:style w:type="paragraph" w:styleId="Ttulo4">
    <w:name w:val="heading 4"/>
    <w:basedOn w:val="Normal"/>
    <w:next w:val="Normal"/>
    <w:link w:val="Ttulo4Char"/>
    <w:uiPriority w:val="99"/>
    <w:qFormat/>
    <w:rsid w:val="00D4022F"/>
    <w:pPr>
      <w:keepNext/>
      <w:numPr>
        <w:ilvl w:val="3"/>
        <w:numId w:val="25"/>
      </w:numPr>
      <w:spacing w:before="240" w:after="60"/>
      <w:outlineLvl w:val="3"/>
    </w:pPr>
    <w:rPr>
      <w:b/>
      <w:bCs/>
      <w:i/>
      <w:iCs/>
    </w:rPr>
  </w:style>
  <w:style w:type="paragraph" w:styleId="Ttulo5">
    <w:name w:val="heading 5"/>
    <w:basedOn w:val="Normal"/>
    <w:next w:val="Normal"/>
    <w:link w:val="Ttulo5Char"/>
    <w:uiPriority w:val="99"/>
    <w:qFormat/>
    <w:rsid w:val="00D4022F"/>
    <w:pPr>
      <w:numPr>
        <w:ilvl w:val="4"/>
        <w:numId w:val="25"/>
      </w:numPr>
      <w:spacing w:before="240" w:after="60"/>
      <w:outlineLvl w:val="4"/>
    </w:pPr>
    <w:rPr>
      <w:rFonts w:ascii="Arial" w:hAnsi="Arial" w:cs="Arial"/>
      <w:sz w:val="22"/>
      <w:szCs w:val="22"/>
    </w:rPr>
  </w:style>
  <w:style w:type="paragraph" w:styleId="Ttulo6">
    <w:name w:val="heading 6"/>
    <w:basedOn w:val="Normal"/>
    <w:next w:val="Normal"/>
    <w:link w:val="Ttulo6Char"/>
    <w:uiPriority w:val="99"/>
    <w:qFormat/>
    <w:rsid w:val="00D4022F"/>
    <w:pPr>
      <w:numPr>
        <w:ilvl w:val="5"/>
        <w:numId w:val="25"/>
      </w:numPr>
      <w:spacing w:before="240" w:after="60"/>
      <w:outlineLvl w:val="5"/>
    </w:pPr>
    <w:rPr>
      <w:rFonts w:ascii="Arial" w:hAnsi="Arial" w:cs="Arial"/>
      <w:i/>
      <w:i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9"/>
    <w:qFormat/>
    <w:rsid w:val="00D4022F"/>
    <w:pPr>
      <w:numPr>
        <w:ilvl w:val="6"/>
        <w:numId w:val="25"/>
      </w:numPr>
      <w:spacing w:before="240" w:after="60"/>
      <w:outlineLvl w:val="6"/>
    </w:pPr>
    <w:rPr>
      <w:rFonts w:ascii="Arial" w:hAnsi="Arial" w:cs="Arial"/>
      <w:sz w:val="20"/>
      <w:szCs w:val="20"/>
    </w:rPr>
  </w:style>
  <w:style w:type="paragraph" w:styleId="Ttulo8">
    <w:name w:val="heading 8"/>
    <w:basedOn w:val="Normal"/>
    <w:next w:val="Normal"/>
    <w:link w:val="Ttulo8Char"/>
    <w:uiPriority w:val="99"/>
    <w:qFormat/>
    <w:rsid w:val="00D4022F"/>
    <w:pPr>
      <w:numPr>
        <w:ilvl w:val="7"/>
        <w:numId w:val="25"/>
      </w:numPr>
      <w:spacing w:before="240" w:after="60"/>
      <w:outlineLvl w:val="7"/>
    </w:pPr>
    <w:rPr>
      <w:rFonts w:ascii="Arial" w:hAnsi="Arial" w:cs="Arial"/>
      <w:i/>
      <w:iCs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9"/>
    <w:qFormat/>
    <w:rsid w:val="00D4022F"/>
    <w:pPr>
      <w:numPr>
        <w:ilvl w:val="8"/>
        <w:numId w:val="25"/>
      </w:numPr>
      <w:spacing w:before="240" w:after="60"/>
      <w:outlineLvl w:val="8"/>
    </w:pPr>
    <w:rPr>
      <w:rFonts w:ascii="Arial" w:hAnsi="Arial" w:cs="Arial"/>
      <w:i/>
      <w:iCs/>
      <w:sz w:val="18"/>
      <w:szCs w:val="1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Heading 11 Char"/>
    <w:basedOn w:val="Fontepargpadro"/>
    <w:link w:val="Ttulo1"/>
    <w:uiPriority w:val="99"/>
    <w:locked/>
    <w:rsid w:val="00EA13A7"/>
    <w:rPr>
      <w:rFonts w:cs="Times New Roman"/>
      <w:b/>
      <w:bCs/>
      <w:sz w:val="28"/>
      <w:szCs w:val="28"/>
      <w:lang w:val="pt-BR" w:eastAsia="pt-BR" w:bidi="ar-SA"/>
    </w:rPr>
  </w:style>
  <w:style w:type="character" w:customStyle="1" w:styleId="Ttulo2Char">
    <w:name w:val="Título 2 Char"/>
    <w:basedOn w:val="Fontepargpadro"/>
    <w:link w:val="Ttulo2"/>
    <w:uiPriority w:val="99"/>
    <w:locked/>
    <w:rsid w:val="00B90CC1"/>
    <w:rPr>
      <w:rFonts w:cs="Times New Roman"/>
      <w:b/>
      <w:b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locked/>
    <w:rsid w:val="00857699"/>
    <w:rPr>
      <w:b/>
      <w:bCs/>
      <w:sz w:val="24"/>
      <w:szCs w:val="24"/>
    </w:rPr>
  </w:style>
  <w:style w:type="character" w:customStyle="1" w:styleId="Ttulo4Char">
    <w:name w:val="Título 4 Char"/>
    <w:basedOn w:val="Fontepargpadro"/>
    <w:link w:val="Ttulo4"/>
    <w:uiPriority w:val="99"/>
    <w:locked/>
    <w:rsid w:val="00857699"/>
    <w:rPr>
      <w:b/>
      <w:bCs/>
      <w:i/>
      <w:iCs/>
      <w:sz w:val="24"/>
      <w:szCs w:val="24"/>
    </w:rPr>
  </w:style>
  <w:style w:type="character" w:customStyle="1" w:styleId="Ttulo5Char">
    <w:name w:val="Título 5 Char"/>
    <w:basedOn w:val="Fontepargpadro"/>
    <w:link w:val="Ttulo5"/>
    <w:uiPriority w:val="99"/>
    <w:locked/>
    <w:rsid w:val="00857699"/>
    <w:rPr>
      <w:rFonts w:ascii="Arial" w:hAnsi="Arial" w:cs="Arial"/>
    </w:rPr>
  </w:style>
  <w:style w:type="character" w:customStyle="1" w:styleId="Ttulo6Char">
    <w:name w:val="Título 6 Char"/>
    <w:basedOn w:val="Fontepargpadro"/>
    <w:link w:val="Ttulo6"/>
    <w:uiPriority w:val="99"/>
    <w:locked/>
    <w:rsid w:val="00857699"/>
    <w:rPr>
      <w:rFonts w:ascii="Arial" w:hAnsi="Arial" w:cs="Arial"/>
      <w:i/>
      <w:iCs/>
    </w:rPr>
  </w:style>
  <w:style w:type="character" w:customStyle="1" w:styleId="Ttulo7Char">
    <w:name w:val="Título 7 Char"/>
    <w:basedOn w:val="Fontepargpadro"/>
    <w:link w:val="Ttulo7"/>
    <w:uiPriority w:val="99"/>
    <w:locked/>
    <w:rsid w:val="00857699"/>
    <w:rPr>
      <w:rFonts w:ascii="Arial" w:hAnsi="Arial" w:cs="Arial"/>
      <w:sz w:val="20"/>
      <w:szCs w:val="20"/>
    </w:rPr>
  </w:style>
  <w:style w:type="character" w:customStyle="1" w:styleId="Ttulo8Char">
    <w:name w:val="Título 8 Char"/>
    <w:basedOn w:val="Fontepargpadro"/>
    <w:link w:val="Ttulo8"/>
    <w:uiPriority w:val="99"/>
    <w:locked/>
    <w:rsid w:val="00857699"/>
    <w:rPr>
      <w:rFonts w:ascii="Arial" w:hAnsi="Arial" w:cs="Arial"/>
      <w:i/>
      <w:iCs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9"/>
    <w:locked/>
    <w:rsid w:val="00857699"/>
    <w:rPr>
      <w:rFonts w:ascii="Arial" w:hAnsi="Arial" w:cs="Arial"/>
      <w:i/>
      <w:iCs/>
      <w:sz w:val="18"/>
      <w:szCs w:val="18"/>
    </w:rPr>
  </w:style>
  <w:style w:type="paragraph" w:styleId="Recuodecorpodetexto">
    <w:name w:val="Body Text Indent"/>
    <w:basedOn w:val="Normal"/>
    <w:link w:val="RecuodecorpodetextoChar"/>
    <w:uiPriority w:val="99"/>
    <w:rsid w:val="00D4022F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locked/>
    <w:rsid w:val="00217C33"/>
    <w:rPr>
      <w:rFonts w:cs="Times New Roman"/>
      <w:sz w:val="24"/>
      <w:szCs w:val="24"/>
    </w:rPr>
  </w:style>
  <w:style w:type="paragraph" w:styleId="Cabealho">
    <w:name w:val="header"/>
    <w:aliases w:val="hd,he"/>
    <w:basedOn w:val="Normal"/>
    <w:link w:val="CabealhoChar"/>
    <w:uiPriority w:val="99"/>
    <w:rsid w:val="00D4022F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aliases w:val="hd Char,he Char"/>
    <w:basedOn w:val="Fontepargpadro"/>
    <w:link w:val="Cabealho"/>
    <w:uiPriority w:val="99"/>
    <w:semiHidden/>
    <w:locked/>
    <w:rsid w:val="00857699"/>
    <w:rPr>
      <w:rFonts w:cs="Times New Roman"/>
      <w:sz w:val="24"/>
      <w:szCs w:val="24"/>
    </w:rPr>
  </w:style>
  <w:style w:type="character" w:styleId="Hyperlink">
    <w:name w:val="Hyperlink"/>
    <w:basedOn w:val="Fontepargpadro"/>
    <w:uiPriority w:val="99"/>
    <w:rsid w:val="00D4022F"/>
    <w:rPr>
      <w:rFonts w:cs="Times New Roman"/>
      <w:color w:val="0000FF"/>
      <w:u w:val="single"/>
    </w:rPr>
  </w:style>
  <w:style w:type="paragraph" w:styleId="Ttulo">
    <w:name w:val="Title"/>
    <w:basedOn w:val="Normal"/>
    <w:link w:val="TtuloChar"/>
    <w:uiPriority w:val="99"/>
    <w:qFormat/>
    <w:rsid w:val="00D4022F"/>
    <w:pPr>
      <w:ind w:right="51"/>
      <w:jc w:val="center"/>
      <w:outlineLvl w:val="0"/>
    </w:pPr>
    <w:rPr>
      <w:rFonts w:ascii="Arial" w:hAnsi="Arial" w:cs="Arial"/>
      <w:b/>
      <w:bCs/>
    </w:rPr>
  </w:style>
  <w:style w:type="character" w:customStyle="1" w:styleId="TtuloChar">
    <w:name w:val="Título Char"/>
    <w:basedOn w:val="Fontepargpadro"/>
    <w:link w:val="Ttulo"/>
    <w:uiPriority w:val="99"/>
    <w:locked/>
    <w:rsid w:val="00857699"/>
    <w:rPr>
      <w:rFonts w:ascii="Cambria" w:hAnsi="Cambria" w:cs="Times New Roman"/>
      <w:b/>
      <w:bCs/>
      <w:kern w:val="28"/>
      <w:sz w:val="32"/>
      <w:szCs w:val="32"/>
    </w:rPr>
  </w:style>
  <w:style w:type="paragraph" w:styleId="Corpodetexto3">
    <w:name w:val="Body Text 3"/>
    <w:basedOn w:val="Normal"/>
    <w:link w:val="Corpodetexto3Char"/>
    <w:uiPriority w:val="99"/>
    <w:rsid w:val="00D4022F"/>
    <w:pPr>
      <w:ind w:right="-29"/>
      <w:jc w:val="both"/>
    </w:pPr>
    <w:rPr>
      <w:rFonts w:ascii="Arial" w:hAnsi="Arial" w:cs="Arial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locked/>
    <w:rsid w:val="00857699"/>
    <w:rPr>
      <w:rFonts w:cs="Times New Roman"/>
      <w:sz w:val="16"/>
      <w:szCs w:val="16"/>
    </w:rPr>
  </w:style>
  <w:style w:type="paragraph" w:styleId="Corpodetexto">
    <w:name w:val="Body Text"/>
    <w:aliases w:val="B,b"/>
    <w:basedOn w:val="Normal"/>
    <w:link w:val="CorpodetextoChar"/>
    <w:uiPriority w:val="99"/>
    <w:rsid w:val="00D4022F"/>
    <w:pPr>
      <w:spacing w:after="120"/>
    </w:pPr>
    <w:rPr>
      <w:rFonts w:ascii="Arial" w:hAnsi="Arial" w:cs="Arial"/>
    </w:rPr>
  </w:style>
  <w:style w:type="character" w:customStyle="1" w:styleId="CorpodetextoChar">
    <w:name w:val="Corpo de texto Char"/>
    <w:aliases w:val="B Char,b Char"/>
    <w:basedOn w:val="Fontepargpadro"/>
    <w:link w:val="Corpodetexto"/>
    <w:uiPriority w:val="99"/>
    <w:semiHidden/>
    <w:locked/>
    <w:rsid w:val="00857699"/>
    <w:rPr>
      <w:rFonts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rsid w:val="00D4022F"/>
    <w:pPr>
      <w:tabs>
        <w:tab w:val="center" w:pos="4419"/>
        <w:tab w:val="right" w:pos="8838"/>
      </w:tabs>
    </w:pPr>
    <w:rPr>
      <w:rFonts w:ascii="Arial" w:hAnsi="Arial" w:cs="Arial"/>
    </w:rPr>
  </w:style>
  <w:style w:type="character" w:customStyle="1" w:styleId="RodapChar">
    <w:name w:val="Rodapé Char"/>
    <w:basedOn w:val="Fontepargpadro"/>
    <w:link w:val="Rodap"/>
    <w:uiPriority w:val="99"/>
    <w:locked/>
    <w:rsid w:val="00412252"/>
    <w:rPr>
      <w:rFonts w:ascii="Arial" w:hAnsi="Arial" w:cs="Arial"/>
      <w:sz w:val="24"/>
      <w:szCs w:val="24"/>
    </w:rPr>
  </w:style>
  <w:style w:type="paragraph" w:styleId="Textoembloco">
    <w:name w:val="Block Text"/>
    <w:basedOn w:val="Normal"/>
    <w:uiPriority w:val="99"/>
    <w:rsid w:val="00D4022F"/>
    <w:pPr>
      <w:ind w:left="180" w:right="22"/>
      <w:jc w:val="both"/>
    </w:pPr>
    <w:rPr>
      <w:rFonts w:ascii="Arial" w:hAnsi="Arial" w:cs="Arial"/>
    </w:rPr>
  </w:style>
  <w:style w:type="paragraph" w:styleId="Recuodecorpodetexto2">
    <w:name w:val="Body Text Indent 2"/>
    <w:basedOn w:val="Normal"/>
    <w:link w:val="Recuodecorpodetexto2Char"/>
    <w:uiPriority w:val="99"/>
    <w:rsid w:val="00D4022F"/>
    <w:pPr>
      <w:tabs>
        <w:tab w:val="left" w:pos="1418"/>
      </w:tabs>
      <w:autoSpaceDE/>
      <w:autoSpaceDN/>
      <w:ind w:left="1560"/>
    </w:pPr>
    <w:rPr>
      <w:rFonts w:ascii="Albertus Medium" w:hAnsi="Albertus Medium"/>
      <w:b/>
      <w:color w:val="0000FF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locked/>
    <w:rsid w:val="00857699"/>
    <w:rPr>
      <w:rFonts w:cs="Times New Roman"/>
      <w:sz w:val="24"/>
      <w:szCs w:val="24"/>
    </w:rPr>
  </w:style>
  <w:style w:type="character" w:styleId="Nmerodepgina">
    <w:name w:val="page number"/>
    <w:basedOn w:val="Fontepargpadro"/>
    <w:uiPriority w:val="99"/>
    <w:rsid w:val="00D4022F"/>
    <w:rPr>
      <w:rFonts w:cs="Times New Roman"/>
    </w:rPr>
  </w:style>
  <w:style w:type="character" w:styleId="HiperlinkVisitado">
    <w:name w:val="FollowedHyperlink"/>
    <w:basedOn w:val="Fontepargpadro"/>
    <w:uiPriority w:val="99"/>
    <w:rsid w:val="00D4022F"/>
    <w:rPr>
      <w:rFonts w:cs="Times New Roman"/>
      <w:color w:val="800080"/>
      <w:u w:val="single"/>
    </w:rPr>
  </w:style>
  <w:style w:type="paragraph" w:customStyle="1" w:styleId="xl24">
    <w:name w:val="xl24"/>
    <w:basedOn w:val="Normal"/>
    <w:uiPriority w:val="99"/>
    <w:rsid w:val="00D4022F"/>
    <w:pPr>
      <w:spacing w:before="100" w:after="100"/>
    </w:pPr>
  </w:style>
  <w:style w:type="paragraph" w:customStyle="1" w:styleId="xl25">
    <w:name w:val="xl25"/>
    <w:basedOn w:val="Normal"/>
    <w:uiPriority w:val="99"/>
    <w:rsid w:val="00D4022F"/>
    <w:pPr>
      <w:pBdr>
        <w:bottom w:val="single" w:sz="8" w:space="0" w:color="auto"/>
        <w:right w:val="single" w:sz="8" w:space="0" w:color="auto"/>
      </w:pBdr>
      <w:spacing w:before="100" w:after="100"/>
    </w:pPr>
  </w:style>
  <w:style w:type="paragraph" w:customStyle="1" w:styleId="xl26">
    <w:name w:val="xl26"/>
    <w:basedOn w:val="Normal"/>
    <w:uiPriority w:val="99"/>
    <w:rsid w:val="00D4022F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after="100"/>
    </w:pPr>
  </w:style>
  <w:style w:type="paragraph" w:customStyle="1" w:styleId="xl27">
    <w:name w:val="xl27"/>
    <w:basedOn w:val="Normal"/>
    <w:uiPriority w:val="99"/>
    <w:rsid w:val="00D402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after="100"/>
    </w:pPr>
  </w:style>
  <w:style w:type="paragraph" w:customStyle="1" w:styleId="xl28">
    <w:name w:val="xl28"/>
    <w:basedOn w:val="Normal"/>
    <w:uiPriority w:val="99"/>
    <w:rsid w:val="00D4022F"/>
    <w:pPr>
      <w:pBdr>
        <w:left w:val="single" w:sz="8" w:space="0" w:color="auto"/>
        <w:bottom w:val="single" w:sz="4" w:space="0" w:color="auto"/>
      </w:pBdr>
      <w:spacing w:before="100" w:after="100"/>
    </w:pPr>
  </w:style>
  <w:style w:type="paragraph" w:customStyle="1" w:styleId="xl29">
    <w:name w:val="xl29"/>
    <w:basedOn w:val="Normal"/>
    <w:uiPriority w:val="99"/>
    <w:rsid w:val="00D4022F"/>
    <w:pPr>
      <w:pBdr>
        <w:left w:val="single" w:sz="8" w:space="0" w:color="auto"/>
      </w:pBdr>
      <w:spacing w:before="100" w:after="100"/>
    </w:pPr>
  </w:style>
  <w:style w:type="paragraph" w:customStyle="1" w:styleId="xl30">
    <w:name w:val="xl30"/>
    <w:basedOn w:val="Normal"/>
    <w:uiPriority w:val="99"/>
    <w:rsid w:val="00D402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31">
    <w:name w:val="xl31"/>
    <w:basedOn w:val="Normal"/>
    <w:uiPriority w:val="99"/>
    <w:rsid w:val="00D4022F"/>
    <w:pPr>
      <w:pBdr>
        <w:left w:val="single" w:sz="4" w:space="0" w:color="auto"/>
        <w:right w:val="single" w:sz="4" w:space="0" w:color="auto"/>
      </w:pBdr>
      <w:spacing w:before="100" w:after="100"/>
    </w:pPr>
  </w:style>
  <w:style w:type="paragraph" w:customStyle="1" w:styleId="xl32">
    <w:name w:val="xl32"/>
    <w:basedOn w:val="Normal"/>
    <w:uiPriority w:val="99"/>
    <w:rsid w:val="00D4022F"/>
    <w:pPr>
      <w:pBdr>
        <w:left w:val="single" w:sz="4" w:space="0" w:color="auto"/>
      </w:pBdr>
      <w:spacing w:before="100" w:after="100"/>
    </w:pPr>
  </w:style>
  <w:style w:type="paragraph" w:customStyle="1" w:styleId="xl33">
    <w:name w:val="xl33"/>
    <w:basedOn w:val="Normal"/>
    <w:uiPriority w:val="99"/>
    <w:rsid w:val="00D402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34">
    <w:name w:val="xl34"/>
    <w:basedOn w:val="Normal"/>
    <w:uiPriority w:val="99"/>
    <w:rsid w:val="00D402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35">
    <w:name w:val="xl35"/>
    <w:basedOn w:val="Normal"/>
    <w:uiPriority w:val="99"/>
    <w:rsid w:val="00D4022F"/>
    <w:pPr>
      <w:pBdr>
        <w:left w:val="single" w:sz="8" w:space="0" w:color="auto"/>
      </w:pBdr>
      <w:spacing w:before="100" w:after="100"/>
      <w:jc w:val="center"/>
    </w:pPr>
  </w:style>
  <w:style w:type="paragraph" w:customStyle="1" w:styleId="xl36">
    <w:name w:val="xl36"/>
    <w:basedOn w:val="Normal"/>
    <w:uiPriority w:val="99"/>
    <w:rsid w:val="00D402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37">
    <w:name w:val="xl37"/>
    <w:basedOn w:val="Normal"/>
    <w:uiPriority w:val="99"/>
    <w:rsid w:val="00D4022F"/>
    <w:pPr>
      <w:spacing w:before="100" w:after="100"/>
      <w:jc w:val="center"/>
    </w:pPr>
  </w:style>
  <w:style w:type="paragraph" w:customStyle="1" w:styleId="xl38">
    <w:name w:val="xl38"/>
    <w:basedOn w:val="Normal"/>
    <w:uiPriority w:val="99"/>
    <w:rsid w:val="00D4022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after="100"/>
    </w:pPr>
  </w:style>
  <w:style w:type="paragraph" w:customStyle="1" w:styleId="xl39">
    <w:name w:val="xl39"/>
    <w:basedOn w:val="Normal"/>
    <w:uiPriority w:val="99"/>
    <w:rsid w:val="00D4022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after="100"/>
    </w:pPr>
  </w:style>
  <w:style w:type="paragraph" w:customStyle="1" w:styleId="xl40">
    <w:name w:val="xl40"/>
    <w:basedOn w:val="Normal"/>
    <w:uiPriority w:val="99"/>
    <w:rsid w:val="00D4022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41">
    <w:name w:val="xl41"/>
    <w:basedOn w:val="Normal"/>
    <w:uiPriority w:val="99"/>
    <w:rsid w:val="00D4022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42">
    <w:name w:val="xl42"/>
    <w:basedOn w:val="Normal"/>
    <w:uiPriority w:val="99"/>
    <w:rsid w:val="00D4022F"/>
    <w:pPr>
      <w:pBdr>
        <w:left w:val="single" w:sz="8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43">
    <w:name w:val="xl43"/>
    <w:basedOn w:val="Normal"/>
    <w:uiPriority w:val="99"/>
    <w:rsid w:val="00D4022F"/>
    <w:pPr>
      <w:spacing w:before="100" w:after="100"/>
    </w:pPr>
  </w:style>
  <w:style w:type="paragraph" w:customStyle="1" w:styleId="xl44">
    <w:name w:val="xl44"/>
    <w:basedOn w:val="Normal"/>
    <w:uiPriority w:val="99"/>
    <w:rsid w:val="00D4022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after="100"/>
    </w:pPr>
    <w:rPr>
      <w:rFonts w:ascii="Arial" w:hAnsi="Arial" w:cs="Arial"/>
      <w:b/>
      <w:bCs/>
    </w:rPr>
  </w:style>
  <w:style w:type="paragraph" w:customStyle="1" w:styleId="xl45">
    <w:name w:val="xl45"/>
    <w:basedOn w:val="Normal"/>
    <w:uiPriority w:val="99"/>
    <w:rsid w:val="00D4022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after="100"/>
    </w:pPr>
    <w:rPr>
      <w:rFonts w:ascii="Arial" w:hAnsi="Arial" w:cs="Arial"/>
      <w:b/>
      <w:bCs/>
    </w:rPr>
  </w:style>
  <w:style w:type="paragraph" w:customStyle="1" w:styleId="NormalArial">
    <w:name w:val="Normal + Arial"/>
    <w:basedOn w:val="Normal"/>
    <w:uiPriority w:val="99"/>
    <w:rsid w:val="00D4022F"/>
    <w:rPr>
      <w:sz w:val="20"/>
      <w:szCs w:val="20"/>
    </w:rPr>
  </w:style>
  <w:style w:type="character" w:customStyle="1" w:styleId="NormalArialChar">
    <w:name w:val="Normal + Arial Char"/>
    <w:basedOn w:val="Fontepargpadro"/>
    <w:uiPriority w:val="99"/>
    <w:rsid w:val="00D4022F"/>
    <w:rPr>
      <w:rFonts w:cs="Times New Roman"/>
      <w:lang w:val="pt-BR"/>
    </w:rPr>
  </w:style>
  <w:style w:type="paragraph" w:styleId="Textodebalo">
    <w:name w:val="Balloon Text"/>
    <w:basedOn w:val="Normal"/>
    <w:link w:val="TextodebaloChar"/>
    <w:uiPriority w:val="99"/>
    <w:semiHidden/>
    <w:rsid w:val="008B331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locked/>
    <w:rsid w:val="006C5AFB"/>
    <w:rPr>
      <w:rFonts w:ascii="Tahoma" w:hAnsi="Tahoma" w:cs="Tahoma"/>
      <w:sz w:val="16"/>
      <w:szCs w:val="16"/>
      <w:lang w:val="pt-BR" w:eastAsia="pt-BR" w:bidi="ar-SA"/>
    </w:rPr>
  </w:style>
  <w:style w:type="paragraph" w:styleId="Recuodecorpodetexto3">
    <w:name w:val="Body Text Indent 3"/>
    <w:basedOn w:val="Normal"/>
    <w:link w:val="Recuodecorpodetexto3Char"/>
    <w:uiPriority w:val="99"/>
    <w:rsid w:val="00D4022F"/>
    <w:pPr>
      <w:tabs>
        <w:tab w:val="left" w:pos="1560"/>
      </w:tabs>
      <w:autoSpaceDE/>
      <w:autoSpaceDN/>
      <w:spacing w:line="200" w:lineRule="atLeast"/>
      <w:ind w:left="1560"/>
      <w:jc w:val="both"/>
    </w:pPr>
    <w:rPr>
      <w:rFonts w:ascii="Albertus Medium" w:hAnsi="Albertus Medium"/>
      <w:color w:val="0000FF"/>
      <w:szCs w:val="20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locked/>
    <w:rsid w:val="00857699"/>
    <w:rPr>
      <w:rFonts w:cs="Times New Roman"/>
      <w:sz w:val="16"/>
      <w:szCs w:val="16"/>
    </w:rPr>
  </w:style>
  <w:style w:type="paragraph" w:customStyle="1" w:styleId="xl46">
    <w:name w:val="xl46"/>
    <w:basedOn w:val="Normal"/>
    <w:uiPriority w:val="99"/>
    <w:rsid w:val="00D4022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after="100"/>
      <w:jc w:val="center"/>
    </w:pPr>
    <w:rPr>
      <w:b/>
      <w:bCs/>
    </w:rPr>
  </w:style>
  <w:style w:type="paragraph" w:customStyle="1" w:styleId="xl47">
    <w:name w:val="xl47"/>
    <w:basedOn w:val="Normal"/>
    <w:uiPriority w:val="99"/>
    <w:rsid w:val="00D4022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after="100"/>
      <w:jc w:val="center"/>
    </w:pPr>
    <w:rPr>
      <w:b/>
      <w:bCs/>
      <w:sz w:val="22"/>
      <w:szCs w:val="22"/>
    </w:rPr>
  </w:style>
  <w:style w:type="paragraph" w:customStyle="1" w:styleId="xl48">
    <w:name w:val="xl48"/>
    <w:basedOn w:val="Normal"/>
    <w:uiPriority w:val="99"/>
    <w:rsid w:val="00D4022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after="100"/>
      <w:jc w:val="center"/>
    </w:pPr>
    <w:rPr>
      <w:b/>
      <w:bCs/>
    </w:rPr>
  </w:style>
  <w:style w:type="paragraph" w:customStyle="1" w:styleId="xl49">
    <w:name w:val="xl49"/>
    <w:basedOn w:val="Normal"/>
    <w:uiPriority w:val="99"/>
    <w:rsid w:val="00D4022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after="100"/>
      <w:jc w:val="center"/>
    </w:pPr>
    <w:rPr>
      <w:b/>
      <w:bCs/>
      <w:sz w:val="22"/>
      <w:szCs w:val="22"/>
    </w:rPr>
  </w:style>
  <w:style w:type="paragraph" w:customStyle="1" w:styleId="xl50">
    <w:name w:val="xl50"/>
    <w:basedOn w:val="Normal"/>
    <w:uiPriority w:val="99"/>
    <w:rsid w:val="00D4022F"/>
    <w:pPr>
      <w:pBdr>
        <w:top w:val="single" w:sz="4" w:space="0" w:color="auto"/>
        <w:bottom w:val="single" w:sz="4" w:space="0" w:color="auto"/>
      </w:pBdr>
      <w:spacing w:before="100" w:after="100"/>
      <w:jc w:val="center"/>
    </w:pPr>
    <w:rPr>
      <w:b/>
      <w:bCs/>
      <w:sz w:val="22"/>
      <w:szCs w:val="22"/>
    </w:rPr>
  </w:style>
  <w:style w:type="paragraph" w:customStyle="1" w:styleId="xl51">
    <w:name w:val="xl51"/>
    <w:basedOn w:val="Normal"/>
    <w:uiPriority w:val="99"/>
    <w:rsid w:val="00D4022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after="100"/>
      <w:jc w:val="center"/>
    </w:pPr>
    <w:rPr>
      <w:b/>
      <w:bCs/>
      <w:sz w:val="22"/>
      <w:szCs w:val="22"/>
    </w:rPr>
  </w:style>
  <w:style w:type="paragraph" w:customStyle="1" w:styleId="xl52">
    <w:name w:val="xl52"/>
    <w:basedOn w:val="Normal"/>
    <w:uiPriority w:val="99"/>
    <w:rsid w:val="00D4022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after="100"/>
      <w:jc w:val="center"/>
    </w:pPr>
    <w:rPr>
      <w:b/>
      <w:bCs/>
      <w:sz w:val="22"/>
      <w:szCs w:val="22"/>
    </w:rPr>
  </w:style>
  <w:style w:type="paragraph" w:customStyle="1" w:styleId="xl53">
    <w:name w:val="xl53"/>
    <w:basedOn w:val="Normal"/>
    <w:uiPriority w:val="99"/>
    <w:rsid w:val="00D4022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after="100"/>
      <w:jc w:val="center"/>
    </w:pPr>
    <w:rPr>
      <w:b/>
      <w:bCs/>
    </w:rPr>
  </w:style>
  <w:style w:type="paragraph" w:customStyle="1" w:styleId="xl54">
    <w:name w:val="xl54"/>
    <w:basedOn w:val="Normal"/>
    <w:uiPriority w:val="99"/>
    <w:rsid w:val="00D4022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after="100"/>
      <w:jc w:val="center"/>
    </w:pPr>
    <w:rPr>
      <w:b/>
      <w:bCs/>
    </w:rPr>
  </w:style>
  <w:style w:type="character" w:styleId="Refdecomentrio">
    <w:name w:val="annotation reference"/>
    <w:basedOn w:val="Fontepargpadro"/>
    <w:uiPriority w:val="99"/>
    <w:semiHidden/>
    <w:rsid w:val="00D4022F"/>
    <w:rPr>
      <w:rFonts w:cs="Times New Roman"/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rsid w:val="00D4022F"/>
    <w:pPr>
      <w:autoSpaceDE/>
      <w:autoSpaceDN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locked/>
    <w:rsid w:val="00857699"/>
    <w:rPr>
      <w:rFonts w:cs="Times New Roman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sid w:val="00D4022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locked/>
    <w:rsid w:val="00857699"/>
    <w:rPr>
      <w:rFonts w:cs="Times New Roman"/>
      <w:b/>
      <w:bCs/>
      <w:sz w:val="20"/>
      <w:szCs w:val="20"/>
    </w:rPr>
  </w:style>
  <w:style w:type="paragraph" w:styleId="Legenda">
    <w:name w:val="caption"/>
    <w:basedOn w:val="Normal"/>
    <w:next w:val="Normal"/>
    <w:uiPriority w:val="99"/>
    <w:qFormat/>
    <w:rsid w:val="00D4022F"/>
    <w:pPr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</w:tabs>
      <w:suppressAutoHyphens/>
      <w:jc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55">
    <w:name w:val="xl55"/>
    <w:basedOn w:val="Normal"/>
    <w:uiPriority w:val="99"/>
    <w:rsid w:val="00D4022F"/>
    <w:pPr>
      <w:pBdr>
        <w:bottom w:val="single" w:sz="4" w:space="0" w:color="auto"/>
        <w:right w:val="single" w:sz="8" w:space="0" w:color="auto"/>
      </w:pBdr>
      <w:spacing w:before="100" w:after="100"/>
      <w:jc w:val="center"/>
    </w:pPr>
    <w:rPr>
      <w:rFonts w:ascii="Arial" w:hAnsi="Arial" w:cs="Arial"/>
      <w:b/>
      <w:bCs/>
    </w:rPr>
  </w:style>
  <w:style w:type="paragraph" w:customStyle="1" w:styleId="xl56">
    <w:name w:val="xl56"/>
    <w:basedOn w:val="Normal"/>
    <w:uiPriority w:val="99"/>
    <w:rsid w:val="00D4022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after="100"/>
      <w:jc w:val="center"/>
    </w:pPr>
  </w:style>
  <w:style w:type="paragraph" w:customStyle="1" w:styleId="xl57">
    <w:name w:val="xl57"/>
    <w:basedOn w:val="Normal"/>
    <w:uiPriority w:val="99"/>
    <w:rsid w:val="00D4022F"/>
    <w:pPr>
      <w:pBdr>
        <w:top w:val="single" w:sz="8" w:space="0" w:color="auto"/>
        <w:bottom w:val="single" w:sz="8" w:space="0" w:color="auto"/>
      </w:pBdr>
      <w:spacing w:before="100" w:after="100"/>
      <w:jc w:val="center"/>
    </w:pPr>
  </w:style>
  <w:style w:type="paragraph" w:customStyle="1" w:styleId="xl58">
    <w:name w:val="xl58"/>
    <w:basedOn w:val="Normal"/>
    <w:uiPriority w:val="99"/>
    <w:rsid w:val="00D4022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after="100"/>
      <w:jc w:val="center"/>
    </w:pPr>
  </w:style>
  <w:style w:type="paragraph" w:customStyle="1" w:styleId="xl59">
    <w:name w:val="xl59"/>
    <w:basedOn w:val="Normal"/>
    <w:uiPriority w:val="99"/>
    <w:rsid w:val="00D402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after="100"/>
      <w:jc w:val="center"/>
    </w:pPr>
    <w:rPr>
      <w:rFonts w:ascii="Arial" w:hAnsi="Arial" w:cs="Arial"/>
      <w:b/>
      <w:bCs/>
    </w:rPr>
  </w:style>
  <w:style w:type="paragraph" w:customStyle="1" w:styleId="xl60">
    <w:name w:val="xl60"/>
    <w:basedOn w:val="Normal"/>
    <w:uiPriority w:val="99"/>
    <w:rsid w:val="00D4022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after="100"/>
      <w:jc w:val="center"/>
    </w:pPr>
    <w:rPr>
      <w:rFonts w:ascii="Arial" w:hAnsi="Arial" w:cs="Arial"/>
      <w:b/>
      <w:bCs/>
    </w:rPr>
  </w:style>
  <w:style w:type="paragraph" w:customStyle="1" w:styleId="xl61">
    <w:name w:val="xl61"/>
    <w:basedOn w:val="Normal"/>
    <w:uiPriority w:val="99"/>
    <w:rsid w:val="00D4022F"/>
    <w:pPr>
      <w:pBdr>
        <w:left w:val="single" w:sz="8" w:space="0" w:color="auto"/>
        <w:bottom w:val="single" w:sz="8" w:space="0" w:color="auto"/>
      </w:pBdr>
      <w:spacing w:before="100" w:after="100"/>
      <w:jc w:val="center"/>
    </w:pPr>
    <w:rPr>
      <w:rFonts w:ascii="Arial" w:hAnsi="Arial" w:cs="Arial"/>
      <w:b/>
      <w:bCs/>
    </w:rPr>
  </w:style>
  <w:style w:type="paragraph" w:customStyle="1" w:styleId="xl62">
    <w:name w:val="xl62"/>
    <w:basedOn w:val="Normal"/>
    <w:uiPriority w:val="99"/>
    <w:rsid w:val="00D4022F"/>
    <w:pPr>
      <w:pBdr>
        <w:top w:val="single" w:sz="8" w:space="0" w:color="auto"/>
        <w:bottom w:val="single" w:sz="8" w:space="0" w:color="auto"/>
      </w:pBdr>
      <w:spacing w:before="100" w:after="100"/>
      <w:jc w:val="center"/>
    </w:pPr>
    <w:rPr>
      <w:rFonts w:ascii="Arial" w:hAnsi="Arial" w:cs="Arial"/>
      <w:b/>
      <w:bCs/>
    </w:rPr>
  </w:style>
  <w:style w:type="paragraph" w:customStyle="1" w:styleId="xl63">
    <w:name w:val="xl63"/>
    <w:basedOn w:val="Normal"/>
    <w:uiPriority w:val="99"/>
    <w:rsid w:val="00D4022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after="100"/>
      <w:jc w:val="center"/>
    </w:pPr>
    <w:rPr>
      <w:rFonts w:ascii="Arial" w:hAnsi="Arial" w:cs="Arial"/>
      <w:b/>
      <w:bCs/>
    </w:rPr>
  </w:style>
  <w:style w:type="paragraph" w:customStyle="1" w:styleId="xl64">
    <w:name w:val="xl64"/>
    <w:basedOn w:val="Normal"/>
    <w:uiPriority w:val="99"/>
    <w:rsid w:val="00D4022F"/>
    <w:pPr>
      <w:pBdr>
        <w:left w:val="single" w:sz="8" w:space="0" w:color="auto"/>
        <w:right w:val="single" w:sz="8" w:space="0" w:color="auto"/>
      </w:pBdr>
      <w:spacing w:before="100" w:after="100"/>
      <w:jc w:val="center"/>
    </w:pPr>
  </w:style>
  <w:style w:type="paragraph" w:customStyle="1" w:styleId="xl65">
    <w:name w:val="xl65"/>
    <w:basedOn w:val="Normal"/>
    <w:uiPriority w:val="99"/>
    <w:rsid w:val="00D4022F"/>
    <w:pPr>
      <w:pBdr>
        <w:bottom w:val="single" w:sz="8" w:space="0" w:color="auto"/>
      </w:pBdr>
      <w:spacing w:before="100" w:after="100"/>
      <w:jc w:val="center"/>
    </w:pPr>
  </w:style>
  <w:style w:type="paragraph" w:customStyle="1" w:styleId="xl66">
    <w:name w:val="xl66"/>
    <w:basedOn w:val="Normal"/>
    <w:uiPriority w:val="99"/>
    <w:rsid w:val="00D4022F"/>
    <w:pPr>
      <w:pBdr>
        <w:bottom w:val="single" w:sz="8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67">
    <w:name w:val="xl67"/>
    <w:basedOn w:val="Normal"/>
    <w:uiPriority w:val="99"/>
    <w:rsid w:val="00D4022F"/>
    <w:pPr>
      <w:pBdr>
        <w:top w:val="single" w:sz="8" w:space="0" w:color="auto"/>
        <w:bottom w:val="single" w:sz="8" w:space="0" w:color="auto"/>
      </w:pBdr>
      <w:spacing w:before="100" w:after="100"/>
      <w:jc w:val="center"/>
    </w:pPr>
    <w:rPr>
      <w:rFonts w:ascii="Arial" w:hAnsi="Arial" w:cs="Arial"/>
      <w:b/>
      <w:bCs/>
    </w:rPr>
  </w:style>
  <w:style w:type="paragraph" w:customStyle="1" w:styleId="xl68">
    <w:name w:val="xl68"/>
    <w:basedOn w:val="Normal"/>
    <w:uiPriority w:val="99"/>
    <w:rsid w:val="00D4022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after="100"/>
      <w:jc w:val="center"/>
    </w:pPr>
    <w:rPr>
      <w:rFonts w:ascii="Arial" w:hAnsi="Arial" w:cs="Arial"/>
      <w:b/>
      <w:bCs/>
    </w:rPr>
  </w:style>
  <w:style w:type="paragraph" w:styleId="Subttulo">
    <w:name w:val="Subtitle"/>
    <w:basedOn w:val="Normal"/>
    <w:link w:val="SubttuloChar"/>
    <w:uiPriority w:val="99"/>
    <w:qFormat/>
    <w:rsid w:val="00D4022F"/>
    <w:rPr>
      <w:b/>
      <w:bCs/>
      <w:sz w:val="22"/>
      <w:szCs w:val="22"/>
      <w:u w:val="single"/>
    </w:rPr>
  </w:style>
  <w:style w:type="character" w:customStyle="1" w:styleId="SubttuloChar">
    <w:name w:val="Subtítulo Char"/>
    <w:basedOn w:val="Fontepargpadro"/>
    <w:link w:val="Subttulo"/>
    <w:uiPriority w:val="99"/>
    <w:locked/>
    <w:rsid w:val="00857699"/>
    <w:rPr>
      <w:rFonts w:ascii="Cambria" w:hAnsi="Cambria" w:cs="Times New Roman"/>
      <w:sz w:val="24"/>
      <w:szCs w:val="24"/>
    </w:rPr>
  </w:style>
  <w:style w:type="paragraph" w:customStyle="1" w:styleId="tens">
    <w:name w:val="Ítens"/>
    <w:basedOn w:val="Normal"/>
    <w:uiPriority w:val="99"/>
    <w:rsid w:val="00D4022F"/>
    <w:pPr>
      <w:ind w:left="709" w:hanging="709"/>
      <w:jc w:val="both"/>
    </w:pPr>
    <w:rPr>
      <w:rFonts w:ascii="Courier New" w:hAnsi="Courier New" w:cs="Courier New"/>
    </w:rPr>
  </w:style>
  <w:style w:type="paragraph" w:customStyle="1" w:styleId="font5">
    <w:name w:val="font5"/>
    <w:basedOn w:val="Normal"/>
    <w:uiPriority w:val="99"/>
    <w:rsid w:val="00D4022F"/>
    <w:pPr>
      <w:autoSpaceDE/>
      <w:autoSpaceDN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D402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Normal"/>
    <w:uiPriority w:val="99"/>
    <w:rsid w:val="00D4022F"/>
    <w:pPr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1">
    <w:name w:val="xl71"/>
    <w:basedOn w:val="Normal"/>
    <w:uiPriority w:val="99"/>
    <w:rsid w:val="00D4022F"/>
    <w:pPr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Normal"/>
    <w:uiPriority w:val="99"/>
    <w:rsid w:val="00D4022F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</w:rPr>
  </w:style>
  <w:style w:type="paragraph" w:customStyle="1" w:styleId="xl73">
    <w:name w:val="xl73"/>
    <w:basedOn w:val="Normal"/>
    <w:uiPriority w:val="99"/>
    <w:rsid w:val="00D4022F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74">
    <w:name w:val="xl74"/>
    <w:basedOn w:val="Normal"/>
    <w:uiPriority w:val="99"/>
    <w:rsid w:val="00D4022F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Arial Unicode MS"/>
    </w:rPr>
  </w:style>
  <w:style w:type="paragraph" w:customStyle="1" w:styleId="xl75">
    <w:name w:val="xl75"/>
    <w:basedOn w:val="Normal"/>
    <w:uiPriority w:val="99"/>
    <w:rsid w:val="00D4022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76">
    <w:name w:val="xl76"/>
    <w:basedOn w:val="Normal"/>
    <w:uiPriority w:val="99"/>
    <w:rsid w:val="00D4022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77">
    <w:name w:val="xl77"/>
    <w:basedOn w:val="Normal"/>
    <w:uiPriority w:val="99"/>
    <w:rsid w:val="00D4022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78">
    <w:name w:val="xl78"/>
    <w:basedOn w:val="Normal"/>
    <w:uiPriority w:val="99"/>
    <w:rsid w:val="00D4022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79">
    <w:name w:val="xl79"/>
    <w:basedOn w:val="Normal"/>
    <w:uiPriority w:val="99"/>
    <w:rsid w:val="00D4022F"/>
    <w:pPr>
      <w:pBdr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0">
    <w:name w:val="xl80"/>
    <w:basedOn w:val="Normal"/>
    <w:uiPriority w:val="99"/>
    <w:rsid w:val="00D4022F"/>
    <w:pPr>
      <w:pBdr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1">
    <w:name w:val="xl81"/>
    <w:basedOn w:val="Normal"/>
    <w:uiPriority w:val="99"/>
    <w:rsid w:val="00D4022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82">
    <w:name w:val="xl82"/>
    <w:basedOn w:val="Normal"/>
    <w:uiPriority w:val="99"/>
    <w:rsid w:val="00D4022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Normal"/>
    <w:uiPriority w:val="99"/>
    <w:rsid w:val="00D4022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4">
    <w:name w:val="xl84"/>
    <w:basedOn w:val="Normal"/>
    <w:uiPriority w:val="99"/>
    <w:rsid w:val="00D4022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5">
    <w:name w:val="xl85"/>
    <w:basedOn w:val="Normal"/>
    <w:uiPriority w:val="99"/>
    <w:rsid w:val="00D4022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86">
    <w:name w:val="xl86"/>
    <w:basedOn w:val="Normal"/>
    <w:uiPriority w:val="99"/>
    <w:rsid w:val="00D4022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87">
    <w:name w:val="xl87"/>
    <w:basedOn w:val="Normal"/>
    <w:uiPriority w:val="99"/>
    <w:rsid w:val="00D4022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8">
    <w:name w:val="xl88"/>
    <w:basedOn w:val="Normal"/>
    <w:uiPriority w:val="99"/>
    <w:rsid w:val="00D4022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89">
    <w:name w:val="xl89"/>
    <w:basedOn w:val="Normal"/>
    <w:uiPriority w:val="99"/>
    <w:rsid w:val="00D4022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0">
    <w:name w:val="xl90"/>
    <w:basedOn w:val="Normal"/>
    <w:uiPriority w:val="99"/>
    <w:rsid w:val="00D4022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91">
    <w:name w:val="xl91"/>
    <w:basedOn w:val="Normal"/>
    <w:uiPriority w:val="99"/>
    <w:rsid w:val="00D4022F"/>
    <w:pPr>
      <w:pBdr>
        <w:right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2">
    <w:name w:val="xl92"/>
    <w:basedOn w:val="Normal"/>
    <w:uiPriority w:val="99"/>
    <w:rsid w:val="00D4022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93">
    <w:name w:val="xl93"/>
    <w:basedOn w:val="Normal"/>
    <w:uiPriority w:val="99"/>
    <w:rsid w:val="00D4022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</w:rPr>
  </w:style>
  <w:style w:type="paragraph" w:customStyle="1" w:styleId="xl94">
    <w:name w:val="xl94"/>
    <w:basedOn w:val="Normal"/>
    <w:uiPriority w:val="99"/>
    <w:rsid w:val="00D4022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5">
    <w:name w:val="xl95"/>
    <w:basedOn w:val="Normal"/>
    <w:uiPriority w:val="99"/>
    <w:rsid w:val="00D4022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</w:rPr>
  </w:style>
  <w:style w:type="paragraph" w:customStyle="1" w:styleId="xl96">
    <w:name w:val="xl96"/>
    <w:basedOn w:val="Normal"/>
    <w:uiPriority w:val="99"/>
    <w:rsid w:val="00D4022F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7">
    <w:name w:val="xl97"/>
    <w:basedOn w:val="Normal"/>
    <w:uiPriority w:val="99"/>
    <w:rsid w:val="00D4022F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98">
    <w:name w:val="xl98"/>
    <w:basedOn w:val="Normal"/>
    <w:uiPriority w:val="99"/>
    <w:rsid w:val="00D4022F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9">
    <w:name w:val="xl99"/>
    <w:basedOn w:val="Normal"/>
    <w:uiPriority w:val="99"/>
    <w:rsid w:val="00D4022F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0">
    <w:name w:val="xl100"/>
    <w:basedOn w:val="Normal"/>
    <w:uiPriority w:val="99"/>
    <w:rsid w:val="00D4022F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</w:rPr>
  </w:style>
  <w:style w:type="paragraph" w:customStyle="1" w:styleId="xl101">
    <w:name w:val="xl101"/>
    <w:basedOn w:val="Normal"/>
    <w:uiPriority w:val="99"/>
    <w:rsid w:val="00D402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02">
    <w:name w:val="xl102"/>
    <w:basedOn w:val="Normal"/>
    <w:uiPriority w:val="99"/>
    <w:rsid w:val="00D4022F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 Unicode MS"/>
    </w:rPr>
  </w:style>
  <w:style w:type="paragraph" w:customStyle="1" w:styleId="xl103">
    <w:name w:val="xl103"/>
    <w:basedOn w:val="Normal"/>
    <w:uiPriority w:val="99"/>
    <w:rsid w:val="00D4022F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04">
    <w:name w:val="xl104"/>
    <w:basedOn w:val="Normal"/>
    <w:uiPriority w:val="99"/>
    <w:rsid w:val="00D4022F"/>
    <w:pPr>
      <w:pBdr>
        <w:left w:val="single" w:sz="4" w:space="0" w:color="auto"/>
        <w:bottom w:val="single" w:sz="4" w:space="0" w:color="auto"/>
        <w:right w:val="single" w:sz="4" w:space="0" w:color="0000FF"/>
      </w:pBdr>
      <w:autoSpaceDE/>
      <w:autoSpaceDN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5">
    <w:name w:val="xl105"/>
    <w:basedOn w:val="Normal"/>
    <w:uiPriority w:val="99"/>
    <w:rsid w:val="00D4022F"/>
    <w:pPr>
      <w:pBdr>
        <w:left w:val="single" w:sz="4" w:space="0" w:color="0000FF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6">
    <w:name w:val="xl106"/>
    <w:basedOn w:val="Normal"/>
    <w:uiPriority w:val="99"/>
    <w:rsid w:val="00D4022F"/>
    <w:pPr>
      <w:pBdr>
        <w:left w:val="single" w:sz="4" w:space="0" w:color="auto"/>
        <w:right w:val="single" w:sz="4" w:space="0" w:color="0000FF"/>
      </w:pBdr>
      <w:autoSpaceDE/>
      <w:autoSpaceDN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Normal"/>
    <w:uiPriority w:val="99"/>
    <w:rsid w:val="00D4022F"/>
    <w:pPr>
      <w:pBdr>
        <w:left w:val="single" w:sz="4" w:space="0" w:color="0000FF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Normal"/>
    <w:uiPriority w:val="99"/>
    <w:rsid w:val="00D4022F"/>
    <w:pPr>
      <w:pBdr>
        <w:top w:val="single" w:sz="4" w:space="0" w:color="auto"/>
        <w:left w:val="single" w:sz="4" w:space="0" w:color="auto"/>
        <w:bottom w:val="single" w:sz="4" w:space="0" w:color="0000FF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Normal"/>
    <w:uiPriority w:val="99"/>
    <w:rsid w:val="00D4022F"/>
    <w:pPr>
      <w:pBdr>
        <w:top w:val="single" w:sz="4" w:space="0" w:color="0000FF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Normal"/>
    <w:uiPriority w:val="99"/>
    <w:rsid w:val="00D4022F"/>
    <w:pPr>
      <w:pBdr>
        <w:top w:val="single" w:sz="4" w:space="0" w:color="auto"/>
        <w:left w:val="single" w:sz="4" w:space="0" w:color="auto"/>
        <w:bottom w:val="single" w:sz="4" w:space="0" w:color="0000FF"/>
        <w:right w:val="single" w:sz="4" w:space="0" w:color="0000FF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1">
    <w:name w:val="xl111"/>
    <w:basedOn w:val="Normal"/>
    <w:uiPriority w:val="99"/>
    <w:rsid w:val="00D4022F"/>
    <w:pPr>
      <w:pBdr>
        <w:top w:val="single" w:sz="4" w:space="0" w:color="auto"/>
        <w:left w:val="single" w:sz="4" w:space="0" w:color="0000FF"/>
        <w:bottom w:val="single" w:sz="4" w:space="0" w:color="0000FF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2">
    <w:name w:val="xl112"/>
    <w:basedOn w:val="Normal"/>
    <w:uiPriority w:val="99"/>
    <w:rsid w:val="00D4022F"/>
    <w:pPr>
      <w:pBdr>
        <w:top w:val="single" w:sz="4" w:space="0" w:color="0000FF"/>
        <w:left w:val="single" w:sz="4" w:space="0" w:color="auto"/>
        <w:bottom w:val="single" w:sz="4" w:space="0" w:color="auto"/>
        <w:right w:val="single" w:sz="4" w:space="0" w:color="0000FF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3">
    <w:name w:val="xl113"/>
    <w:basedOn w:val="Normal"/>
    <w:uiPriority w:val="99"/>
    <w:rsid w:val="00D4022F"/>
    <w:pPr>
      <w:pBdr>
        <w:top w:val="single" w:sz="4" w:space="0" w:color="0000FF"/>
        <w:left w:val="single" w:sz="4" w:space="0" w:color="0000FF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4">
    <w:name w:val="xl114"/>
    <w:basedOn w:val="Normal"/>
    <w:uiPriority w:val="99"/>
    <w:rsid w:val="00D4022F"/>
    <w:pPr>
      <w:pBdr>
        <w:left w:val="single" w:sz="4" w:space="0" w:color="auto"/>
        <w:right w:val="single" w:sz="4" w:space="0" w:color="0000FF"/>
      </w:pBdr>
      <w:autoSpaceDE/>
      <w:autoSpaceDN/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Normal"/>
    <w:uiPriority w:val="99"/>
    <w:rsid w:val="00D4022F"/>
    <w:pPr>
      <w:pBdr>
        <w:left w:val="single" w:sz="4" w:space="0" w:color="0000FF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Normal"/>
    <w:uiPriority w:val="99"/>
    <w:rsid w:val="00D4022F"/>
    <w:pPr>
      <w:pBdr>
        <w:left w:val="single" w:sz="4" w:space="0" w:color="auto"/>
        <w:right w:val="single" w:sz="4" w:space="0" w:color="0000FF"/>
      </w:pBdr>
      <w:shd w:val="clear" w:color="auto" w:fill="C0C0C0"/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7">
    <w:name w:val="xl117"/>
    <w:basedOn w:val="Normal"/>
    <w:uiPriority w:val="99"/>
    <w:rsid w:val="00D4022F"/>
    <w:pPr>
      <w:pBdr>
        <w:left w:val="single" w:sz="4" w:space="0" w:color="0000FF"/>
        <w:right w:val="single" w:sz="4" w:space="0" w:color="auto"/>
      </w:pBdr>
      <w:shd w:val="clear" w:color="auto" w:fill="C0C0C0"/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8">
    <w:name w:val="xl118"/>
    <w:basedOn w:val="Normal"/>
    <w:uiPriority w:val="99"/>
    <w:rsid w:val="00D4022F"/>
    <w:pPr>
      <w:pBdr>
        <w:left w:val="single" w:sz="4" w:space="0" w:color="auto"/>
        <w:right w:val="single" w:sz="4" w:space="0" w:color="0000FF"/>
      </w:pBdr>
      <w:autoSpaceDE/>
      <w:autoSpaceDN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19">
    <w:name w:val="xl119"/>
    <w:basedOn w:val="Normal"/>
    <w:uiPriority w:val="99"/>
    <w:rsid w:val="00D4022F"/>
    <w:pPr>
      <w:pBdr>
        <w:left w:val="single" w:sz="4" w:space="0" w:color="0000FF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20">
    <w:name w:val="xl120"/>
    <w:basedOn w:val="Normal"/>
    <w:uiPriority w:val="99"/>
    <w:rsid w:val="00D4022F"/>
    <w:pPr>
      <w:pBdr>
        <w:top w:val="single" w:sz="4" w:space="0" w:color="auto"/>
        <w:left w:val="single" w:sz="4" w:space="0" w:color="auto"/>
        <w:bottom w:val="single" w:sz="4" w:space="0" w:color="0000FF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1">
    <w:name w:val="xl121"/>
    <w:basedOn w:val="Normal"/>
    <w:uiPriority w:val="99"/>
    <w:rsid w:val="00D4022F"/>
    <w:pPr>
      <w:pBdr>
        <w:top w:val="single" w:sz="4" w:space="0" w:color="0000FF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2">
    <w:name w:val="xl122"/>
    <w:basedOn w:val="Normal"/>
    <w:uiPriority w:val="99"/>
    <w:rsid w:val="00D402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0000FF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23">
    <w:name w:val="xl123"/>
    <w:basedOn w:val="Normal"/>
    <w:uiPriority w:val="99"/>
    <w:rsid w:val="00D4022F"/>
    <w:pPr>
      <w:pBdr>
        <w:top w:val="single" w:sz="4" w:space="0" w:color="auto"/>
        <w:left w:val="single" w:sz="4" w:space="0" w:color="0000FF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24">
    <w:name w:val="xl124"/>
    <w:basedOn w:val="Normal"/>
    <w:uiPriority w:val="99"/>
    <w:rsid w:val="00D4022F"/>
    <w:pPr>
      <w:pBdr>
        <w:left w:val="single" w:sz="4" w:space="0" w:color="auto"/>
        <w:right w:val="single" w:sz="4" w:space="0" w:color="0000FF"/>
      </w:pBdr>
      <w:autoSpaceDE/>
      <w:autoSpaceDN/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25">
    <w:name w:val="xl125"/>
    <w:basedOn w:val="Normal"/>
    <w:uiPriority w:val="99"/>
    <w:rsid w:val="00D4022F"/>
    <w:pPr>
      <w:pBdr>
        <w:left w:val="single" w:sz="4" w:space="0" w:color="0000FF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26">
    <w:name w:val="xl126"/>
    <w:basedOn w:val="Normal"/>
    <w:uiPriority w:val="99"/>
    <w:rsid w:val="00D4022F"/>
    <w:pPr>
      <w:pBdr>
        <w:left w:val="single" w:sz="4" w:space="0" w:color="auto"/>
        <w:right w:val="single" w:sz="4" w:space="0" w:color="0000FF"/>
      </w:pBdr>
      <w:autoSpaceDE/>
      <w:autoSpaceDN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27">
    <w:name w:val="xl127"/>
    <w:basedOn w:val="Normal"/>
    <w:uiPriority w:val="99"/>
    <w:rsid w:val="00D4022F"/>
    <w:pPr>
      <w:pBdr>
        <w:left w:val="single" w:sz="4" w:space="0" w:color="0000FF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NormalWeb">
    <w:name w:val="Normal (Web)"/>
    <w:basedOn w:val="Normal"/>
    <w:uiPriority w:val="99"/>
    <w:rsid w:val="00D4022F"/>
    <w:pPr>
      <w:autoSpaceDE/>
      <w:autoSpaceDN/>
      <w:spacing w:before="100" w:beforeAutospacing="1" w:after="100" w:afterAutospacing="1"/>
    </w:pPr>
  </w:style>
  <w:style w:type="paragraph" w:customStyle="1" w:styleId="Ttulo1Heading111">
    <w:name w:val="Título 1.Heading 111"/>
    <w:basedOn w:val="Normal"/>
    <w:next w:val="Normal"/>
    <w:uiPriority w:val="99"/>
    <w:rsid w:val="00D4022F"/>
    <w:pPr>
      <w:keepNext/>
      <w:outlineLvl w:val="0"/>
    </w:pPr>
    <w:rPr>
      <w:rFonts w:ascii="Arial" w:hAnsi="Arial" w:cs="Arial"/>
      <w:b/>
      <w:bCs/>
    </w:rPr>
  </w:style>
  <w:style w:type="paragraph" w:styleId="Sumrio1">
    <w:name w:val="toc 1"/>
    <w:basedOn w:val="Normal"/>
    <w:next w:val="Normal"/>
    <w:autoRedefine/>
    <w:uiPriority w:val="99"/>
    <w:semiHidden/>
    <w:rsid w:val="00D4022F"/>
    <w:pPr>
      <w:widowControl w:val="0"/>
      <w:tabs>
        <w:tab w:val="right" w:leader="dot" w:pos="10065"/>
      </w:tabs>
      <w:spacing w:before="240"/>
      <w:jc w:val="both"/>
    </w:pPr>
    <w:rPr>
      <w:rFonts w:ascii="Arial" w:hAnsi="Arial" w:cs="Arial"/>
      <w:caps/>
      <w:noProof/>
    </w:rPr>
  </w:style>
  <w:style w:type="paragraph" w:customStyle="1" w:styleId="BodyText21">
    <w:name w:val="Body Text 21"/>
    <w:basedOn w:val="Normal"/>
    <w:uiPriority w:val="99"/>
    <w:rsid w:val="00D4022F"/>
    <w:pPr>
      <w:widowControl w:val="0"/>
      <w:suppressAutoHyphens/>
      <w:spacing w:after="120"/>
      <w:jc w:val="both"/>
    </w:pPr>
    <w:rPr>
      <w:rFonts w:ascii="Arial" w:hAnsi="Arial" w:cs="Arial"/>
    </w:rPr>
  </w:style>
  <w:style w:type="paragraph" w:customStyle="1" w:styleId="Textopadro">
    <w:name w:val="Texto padrão"/>
    <w:basedOn w:val="Normal"/>
    <w:uiPriority w:val="99"/>
    <w:rsid w:val="00D4022F"/>
    <w:pPr>
      <w:widowControl w:val="0"/>
    </w:pPr>
    <w:rPr>
      <w:lang w:val="en-US"/>
    </w:rPr>
  </w:style>
  <w:style w:type="paragraph" w:customStyle="1" w:styleId="P30">
    <w:name w:val="P30"/>
    <w:basedOn w:val="Normal"/>
    <w:uiPriority w:val="99"/>
    <w:rsid w:val="00D4022F"/>
    <w:pPr>
      <w:suppressAutoHyphens/>
      <w:jc w:val="both"/>
    </w:pPr>
    <w:rPr>
      <w:b/>
      <w:bCs/>
    </w:rPr>
  </w:style>
  <w:style w:type="paragraph" w:customStyle="1" w:styleId="Relat">
    <w:name w:val="Relat"/>
    <w:uiPriority w:val="99"/>
    <w:rsid w:val="00D4022F"/>
    <w:pPr>
      <w:tabs>
        <w:tab w:val="left" w:pos="-23"/>
        <w:tab w:val="left" w:pos="1111"/>
        <w:tab w:val="left" w:pos="1393"/>
        <w:tab w:val="left" w:pos="2101"/>
        <w:tab w:val="left" w:pos="2809"/>
        <w:tab w:val="left" w:pos="3517"/>
        <w:tab w:val="left" w:pos="4225"/>
        <w:tab w:val="left" w:pos="4933"/>
        <w:tab w:val="left" w:pos="5641"/>
        <w:tab w:val="left" w:pos="6349"/>
        <w:tab w:val="left" w:pos="7057"/>
        <w:tab w:val="left" w:pos="7765"/>
        <w:tab w:val="left" w:pos="8473"/>
      </w:tabs>
      <w:suppressAutoHyphens/>
      <w:jc w:val="both"/>
    </w:pPr>
    <w:rPr>
      <w:rFonts w:ascii="Arial" w:hAnsi="Arial" w:cs="Arial"/>
      <w:spacing w:val="-3"/>
      <w:sz w:val="24"/>
      <w:szCs w:val="24"/>
    </w:rPr>
  </w:style>
  <w:style w:type="paragraph" w:customStyle="1" w:styleId="Subitem-2">
    <w:name w:val="Subitem-2"/>
    <w:uiPriority w:val="99"/>
    <w:rsid w:val="00D4022F"/>
    <w:pPr>
      <w:keepLines/>
      <w:widowControl w:val="0"/>
      <w:tabs>
        <w:tab w:val="left" w:pos="8784"/>
      </w:tabs>
      <w:autoSpaceDE w:val="0"/>
      <w:autoSpaceDN w:val="0"/>
      <w:spacing w:before="240"/>
      <w:ind w:left="1560" w:hanging="851"/>
      <w:jc w:val="both"/>
    </w:pPr>
    <w:rPr>
      <w:rFonts w:ascii="Arial" w:hAnsi="Arial" w:cs="Arial"/>
      <w:color w:val="000000"/>
      <w:sz w:val="24"/>
      <w:szCs w:val="24"/>
    </w:rPr>
  </w:style>
  <w:style w:type="paragraph" w:styleId="Remissivo1">
    <w:name w:val="index 1"/>
    <w:basedOn w:val="Normal"/>
    <w:next w:val="Normal"/>
    <w:autoRedefine/>
    <w:uiPriority w:val="99"/>
    <w:semiHidden/>
    <w:rsid w:val="00D4022F"/>
    <w:pPr>
      <w:ind w:left="240" w:hanging="240"/>
    </w:pPr>
  </w:style>
  <w:style w:type="paragraph" w:styleId="Ttulodendiceremissivo">
    <w:name w:val="index heading"/>
    <w:basedOn w:val="Normal"/>
    <w:next w:val="Remissivo1"/>
    <w:uiPriority w:val="99"/>
    <w:semiHidden/>
    <w:rsid w:val="00D4022F"/>
    <w:pPr>
      <w:keepNext/>
      <w:spacing w:line="480" w:lineRule="exact"/>
    </w:pPr>
    <w:rPr>
      <w:caps/>
      <w:color w:val="808080"/>
      <w:kern w:val="28"/>
      <w:position w:val="-6"/>
      <w:sz w:val="36"/>
      <w:szCs w:val="36"/>
    </w:rPr>
  </w:style>
  <w:style w:type="character" w:customStyle="1" w:styleId="NormalArialChar1">
    <w:name w:val="Normal + Arial Char1"/>
    <w:basedOn w:val="Fontepargpadro"/>
    <w:uiPriority w:val="99"/>
    <w:rsid w:val="00D4022F"/>
    <w:rPr>
      <w:rFonts w:cs="Times New Roman"/>
      <w:lang w:val="pt-BR" w:eastAsia="pt-BR" w:bidi="ar-SA"/>
    </w:rPr>
  </w:style>
  <w:style w:type="paragraph" w:styleId="Corpodetexto2">
    <w:name w:val="Body Text 2"/>
    <w:basedOn w:val="Normal"/>
    <w:link w:val="Corpodetexto2Char"/>
    <w:uiPriority w:val="99"/>
    <w:rsid w:val="00D4022F"/>
    <w:pPr>
      <w:autoSpaceDE/>
      <w:autoSpaceDN/>
      <w:ind w:left="2552" w:hanging="284"/>
      <w:jc w:val="both"/>
    </w:pPr>
    <w:rPr>
      <w:rFonts w:ascii="Albertus Medium" w:hAnsi="Albertus Medium"/>
      <w:b/>
      <w:szCs w:val="20"/>
    </w:rPr>
  </w:style>
  <w:style w:type="character" w:customStyle="1" w:styleId="Corpodetexto2Char">
    <w:name w:val="Corpo de texto 2 Char"/>
    <w:basedOn w:val="Fontepargpadro"/>
    <w:link w:val="Corpodetexto2"/>
    <w:uiPriority w:val="99"/>
    <w:semiHidden/>
    <w:locked/>
    <w:rsid w:val="00857699"/>
    <w:rPr>
      <w:rFonts w:cs="Times New Roman"/>
      <w:sz w:val="24"/>
      <w:szCs w:val="24"/>
    </w:rPr>
  </w:style>
  <w:style w:type="paragraph" w:styleId="TextosemFormatao">
    <w:name w:val="Plain Text"/>
    <w:basedOn w:val="Normal"/>
    <w:link w:val="TextosemFormataoChar"/>
    <w:uiPriority w:val="99"/>
    <w:rsid w:val="00D4022F"/>
    <w:pPr>
      <w:autoSpaceDE/>
      <w:autoSpaceDN/>
    </w:pPr>
    <w:rPr>
      <w:rFonts w:ascii="Courier New" w:hAnsi="Courier New" w:cs="Courier New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semiHidden/>
    <w:locked/>
    <w:rsid w:val="00857699"/>
    <w:rPr>
      <w:rFonts w:ascii="Courier New" w:hAnsi="Courier New" w:cs="Courier New"/>
      <w:sz w:val="20"/>
      <w:szCs w:val="20"/>
    </w:rPr>
  </w:style>
  <w:style w:type="paragraph" w:styleId="Commarcadores">
    <w:name w:val="List Bullet"/>
    <w:basedOn w:val="Normal"/>
    <w:uiPriority w:val="99"/>
    <w:rsid w:val="00D4022F"/>
    <w:pPr>
      <w:autoSpaceDE/>
      <w:autoSpaceDN/>
      <w:ind w:left="283" w:hanging="283"/>
    </w:pPr>
    <w:rPr>
      <w:sz w:val="20"/>
      <w:szCs w:val="20"/>
    </w:rPr>
  </w:style>
  <w:style w:type="character" w:styleId="Forte">
    <w:name w:val="Strong"/>
    <w:basedOn w:val="Fontepargpadro"/>
    <w:uiPriority w:val="99"/>
    <w:qFormat/>
    <w:rsid w:val="00D4022F"/>
    <w:rPr>
      <w:rFonts w:cs="Times New Roman"/>
      <w:b/>
      <w:bCs/>
    </w:rPr>
  </w:style>
  <w:style w:type="paragraph" w:styleId="PargrafodaLista">
    <w:name w:val="List Paragraph"/>
    <w:basedOn w:val="Normal"/>
    <w:uiPriority w:val="34"/>
    <w:qFormat/>
    <w:rsid w:val="00C00BF8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WW-Textoembloco">
    <w:name w:val="WW-Texto em bloco"/>
    <w:basedOn w:val="Normal"/>
    <w:uiPriority w:val="99"/>
    <w:rsid w:val="00FB2659"/>
    <w:pPr>
      <w:suppressAutoHyphens/>
      <w:autoSpaceDE/>
      <w:autoSpaceDN/>
      <w:spacing w:line="360" w:lineRule="auto"/>
      <w:ind w:left="900" w:right="-81"/>
      <w:jc w:val="both"/>
    </w:pPr>
    <w:rPr>
      <w:rFonts w:ascii="Arial" w:hAnsi="Arial"/>
      <w:sz w:val="20"/>
      <w:szCs w:val="20"/>
      <w:lang w:eastAsia="en-US"/>
    </w:rPr>
  </w:style>
  <w:style w:type="table" w:styleId="Tabelacomgrade">
    <w:name w:val="Table Grid"/>
    <w:basedOn w:val="Tabelanormal"/>
    <w:uiPriority w:val="99"/>
    <w:rsid w:val="00FA54F6"/>
    <w:pPr>
      <w:autoSpaceDE w:val="0"/>
      <w:autoSpaceDN w:val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grafodaLista1">
    <w:name w:val="Parágrafo da Lista1"/>
    <w:basedOn w:val="Normal"/>
    <w:uiPriority w:val="99"/>
    <w:rsid w:val="006C5AFB"/>
    <w:pPr>
      <w:autoSpaceDE/>
      <w:autoSpaceDN/>
      <w:ind w:left="720"/>
    </w:pPr>
    <w:rPr>
      <w:rFonts w:ascii="Calibri" w:hAnsi="Calibri"/>
      <w:sz w:val="22"/>
      <w:szCs w:val="22"/>
    </w:rPr>
  </w:style>
  <w:style w:type="paragraph" w:customStyle="1" w:styleId="Corpo">
    <w:name w:val="Corpo"/>
    <w:uiPriority w:val="99"/>
    <w:rsid w:val="00667C17"/>
    <w:pPr>
      <w:widowControl w:val="0"/>
      <w:autoSpaceDE w:val="0"/>
      <w:autoSpaceDN w:val="0"/>
    </w:pPr>
    <w:rPr>
      <w:rFonts w:ascii="CG Times (W1)" w:hAnsi="CG Times (W1)" w:cs="CG Times (W1)"/>
      <w:color w:val="000000"/>
      <w:sz w:val="20"/>
      <w:szCs w:val="20"/>
    </w:rPr>
  </w:style>
  <w:style w:type="character" w:styleId="TextodoEspaoReservado">
    <w:name w:val="Placeholder Text"/>
    <w:basedOn w:val="Fontepargpadro"/>
    <w:uiPriority w:val="99"/>
    <w:semiHidden/>
    <w:rsid w:val="007D01A2"/>
    <w:rPr>
      <w:rFonts w:cs="Times New Roman"/>
      <w:color w:val="808080"/>
    </w:rPr>
  </w:style>
  <w:style w:type="table" w:styleId="ListaClara-nfase3">
    <w:name w:val="Light List Accent 3"/>
    <w:basedOn w:val="Tabelanormal"/>
    <w:uiPriority w:val="99"/>
    <w:rsid w:val="00DC317B"/>
    <w:rPr>
      <w:rFonts w:ascii="Calibri" w:hAnsi="Calibri"/>
      <w:sz w:val="20"/>
      <w:szCs w:val="20"/>
      <w:lang w:eastAsia="en-US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MapadoDocumento">
    <w:name w:val="Document Map"/>
    <w:basedOn w:val="Normal"/>
    <w:link w:val="MapadoDocumentoChar"/>
    <w:uiPriority w:val="99"/>
    <w:semiHidden/>
    <w:rsid w:val="00230E7A"/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locked/>
    <w:rsid w:val="00230E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pt-BR" w:eastAsia="pt-BR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semiHidden="0" w:uiPriority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D4022F"/>
    <w:pPr>
      <w:autoSpaceDE w:val="0"/>
      <w:autoSpaceDN w:val="0"/>
    </w:pPr>
    <w:rPr>
      <w:sz w:val="24"/>
      <w:szCs w:val="24"/>
    </w:rPr>
  </w:style>
  <w:style w:type="paragraph" w:styleId="Ttulo1">
    <w:name w:val="heading 1"/>
    <w:aliases w:val="Heading 11"/>
    <w:basedOn w:val="Normal"/>
    <w:next w:val="Normal"/>
    <w:link w:val="Ttulo1Char"/>
    <w:uiPriority w:val="99"/>
    <w:qFormat/>
    <w:rsid w:val="00D4022F"/>
    <w:pPr>
      <w:keepNext/>
      <w:outlineLvl w:val="0"/>
    </w:pPr>
    <w:rPr>
      <w:b/>
      <w:bCs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9"/>
    <w:qFormat/>
    <w:rsid w:val="00D4022F"/>
    <w:pPr>
      <w:keepNext/>
      <w:jc w:val="center"/>
      <w:outlineLvl w:val="1"/>
    </w:pPr>
    <w:rPr>
      <w:b/>
      <w:b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9"/>
    <w:qFormat/>
    <w:rsid w:val="00D4022F"/>
    <w:pPr>
      <w:keepNext/>
      <w:numPr>
        <w:ilvl w:val="2"/>
        <w:numId w:val="25"/>
      </w:numPr>
      <w:spacing w:before="240" w:after="60"/>
      <w:outlineLvl w:val="2"/>
    </w:pPr>
    <w:rPr>
      <w:b/>
      <w:bCs/>
    </w:rPr>
  </w:style>
  <w:style w:type="paragraph" w:styleId="Ttulo4">
    <w:name w:val="heading 4"/>
    <w:basedOn w:val="Normal"/>
    <w:next w:val="Normal"/>
    <w:link w:val="Ttulo4Char"/>
    <w:uiPriority w:val="99"/>
    <w:qFormat/>
    <w:rsid w:val="00D4022F"/>
    <w:pPr>
      <w:keepNext/>
      <w:numPr>
        <w:ilvl w:val="3"/>
        <w:numId w:val="25"/>
      </w:numPr>
      <w:spacing w:before="240" w:after="60"/>
      <w:outlineLvl w:val="3"/>
    </w:pPr>
    <w:rPr>
      <w:b/>
      <w:bCs/>
      <w:i/>
      <w:iCs/>
    </w:rPr>
  </w:style>
  <w:style w:type="paragraph" w:styleId="Ttulo5">
    <w:name w:val="heading 5"/>
    <w:basedOn w:val="Normal"/>
    <w:next w:val="Normal"/>
    <w:link w:val="Ttulo5Char"/>
    <w:uiPriority w:val="99"/>
    <w:qFormat/>
    <w:rsid w:val="00D4022F"/>
    <w:pPr>
      <w:numPr>
        <w:ilvl w:val="4"/>
        <w:numId w:val="25"/>
      </w:numPr>
      <w:spacing w:before="240" w:after="60"/>
      <w:outlineLvl w:val="4"/>
    </w:pPr>
    <w:rPr>
      <w:rFonts w:ascii="Arial" w:hAnsi="Arial" w:cs="Arial"/>
      <w:sz w:val="22"/>
      <w:szCs w:val="22"/>
    </w:rPr>
  </w:style>
  <w:style w:type="paragraph" w:styleId="Ttulo6">
    <w:name w:val="heading 6"/>
    <w:basedOn w:val="Normal"/>
    <w:next w:val="Normal"/>
    <w:link w:val="Ttulo6Char"/>
    <w:uiPriority w:val="99"/>
    <w:qFormat/>
    <w:rsid w:val="00D4022F"/>
    <w:pPr>
      <w:numPr>
        <w:ilvl w:val="5"/>
        <w:numId w:val="25"/>
      </w:numPr>
      <w:spacing w:before="240" w:after="60"/>
      <w:outlineLvl w:val="5"/>
    </w:pPr>
    <w:rPr>
      <w:rFonts w:ascii="Arial" w:hAnsi="Arial" w:cs="Arial"/>
      <w:i/>
      <w:i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9"/>
    <w:qFormat/>
    <w:rsid w:val="00D4022F"/>
    <w:pPr>
      <w:numPr>
        <w:ilvl w:val="6"/>
        <w:numId w:val="25"/>
      </w:numPr>
      <w:spacing w:before="240" w:after="60"/>
      <w:outlineLvl w:val="6"/>
    </w:pPr>
    <w:rPr>
      <w:rFonts w:ascii="Arial" w:hAnsi="Arial" w:cs="Arial"/>
      <w:sz w:val="20"/>
      <w:szCs w:val="20"/>
    </w:rPr>
  </w:style>
  <w:style w:type="paragraph" w:styleId="Ttulo8">
    <w:name w:val="heading 8"/>
    <w:basedOn w:val="Normal"/>
    <w:next w:val="Normal"/>
    <w:link w:val="Ttulo8Char"/>
    <w:uiPriority w:val="99"/>
    <w:qFormat/>
    <w:rsid w:val="00D4022F"/>
    <w:pPr>
      <w:numPr>
        <w:ilvl w:val="7"/>
        <w:numId w:val="25"/>
      </w:numPr>
      <w:spacing w:before="240" w:after="60"/>
      <w:outlineLvl w:val="7"/>
    </w:pPr>
    <w:rPr>
      <w:rFonts w:ascii="Arial" w:hAnsi="Arial" w:cs="Arial"/>
      <w:i/>
      <w:iCs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9"/>
    <w:qFormat/>
    <w:rsid w:val="00D4022F"/>
    <w:pPr>
      <w:numPr>
        <w:ilvl w:val="8"/>
        <w:numId w:val="25"/>
      </w:numPr>
      <w:spacing w:before="240" w:after="60"/>
      <w:outlineLvl w:val="8"/>
    </w:pPr>
    <w:rPr>
      <w:rFonts w:ascii="Arial" w:hAnsi="Arial" w:cs="Arial"/>
      <w:i/>
      <w:iCs/>
      <w:sz w:val="18"/>
      <w:szCs w:val="1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Heading 11 Char"/>
    <w:basedOn w:val="Fontepargpadro"/>
    <w:link w:val="Ttulo1"/>
    <w:uiPriority w:val="99"/>
    <w:locked/>
    <w:rsid w:val="00EA13A7"/>
    <w:rPr>
      <w:rFonts w:cs="Times New Roman"/>
      <w:b/>
      <w:bCs/>
      <w:sz w:val="28"/>
      <w:szCs w:val="28"/>
      <w:lang w:val="pt-BR" w:eastAsia="pt-BR" w:bidi="ar-SA"/>
    </w:rPr>
  </w:style>
  <w:style w:type="character" w:customStyle="1" w:styleId="Ttulo2Char">
    <w:name w:val="Título 2 Char"/>
    <w:basedOn w:val="Fontepargpadro"/>
    <w:link w:val="Ttulo2"/>
    <w:uiPriority w:val="99"/>
    <w:locked/>
    <w:rsid w:val="00B90CC1"/>
    <w:rPr>
      <w:rFonts w:cs="Times New Roman"/>
      <w:b/>
      <w:b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locked/>
    <w:rsid w:val="00857699"/>
    <w:rPr>
      <w:b/>
      <w:bCs/>
      <w:sz w:val="24"/>
      <w:szCs w:val="24"/>
    </w:rPr>
  </w:style>
  <w:style w:type="character" w:customStyle="1" w:styleId="Ttulo4Char">
    <w:name w:val="Título 4 Char"/>
    <w:basedOn w:val="Fontepargpadro"/>
    <w:link w:val="Ttulo4"/>
    <w:uiPriority w:val="99"/>
    <w:locked/>
    <w:rsid w:val="00857699"/>
    <w:rPr>
      <w:b/>
      <w:bCs/>
      <w:i/>
      <w:iCs/>
      <w:sz w:val="24"/>
      <w:szCs w:val="24"/>
    </w:rPr>
  </w:style>
  <w:style w:type="character" w:customStyle="1" w:styleId="Ttulo5Char">
    <w:name w:val="Título 5 Char"/>
    <w:basedOn w:val="Fontepargpadro"/>
    <w:link w:val="Ttulo5"/>
    <w:uiPriority w:val="99"/>
    <w:locked/>
    <w:rsid w:val="00857699"/>
    <w:rPr>
      <w:rFonts w:ascii="Arial" w:hAnsi="Arial" w:cs="Arial"/>
    </w:rPr>
  </w:style>
  <w:style w:type="character" w:customStyle="1" w:styleId="Ttulo6Char">
    <w:name w:val="Título 6 Char"/>
    <w:basedOn w:val="Fontepargpadro"/>
    <w:link w:val="Ttulo6"/>
    <w:uiPriority w:val="99"/>
    <w:locked/>
    <w:rsid w:val="00857699"/>
    <w:rPr>
      <w:rFonts w:ascii="Arial" w:hAnsi="Arial" w:cs="Arial"/>
      <w:i/>
      <w:iCs/>
    </w:rPr>
  </w:style>
  <w:style w:type="character" w:customStyle="1" w:styleId="Ttulo7Char">
    <w:name w:val="Título 7 Char"/>
    <w:basedOn w:val="Fontepargpadro"/>
    <w:link w:val="Ttulo7"/>
    <w:uiPriority w:val="99"/>
    <w:locked/>
    <w:rsid w:val="00857699"/>
    <w:rPr>
      <w:rFonts w:ascii="Arial" w:hAnsi="Arial" w:cs="Arial"/>
      <w:sz w:val="20"/>
      <w:szCs w:val="20"/>
    </w:rPr>
  </w:style>
  <w:style w:type="character" w:customStyle="1" w:styleId="Ttulo8Char">
    <w:name w:val="Título 8 Char"/>
    <w:basedOn w:val="Fontepargpadro"/>
    <w:link w:val="Ttulo8"/>
    <w:uiPriority w:val="99"/>
    <w:locked/>
    <w:rsid w:val="00857699"/>
    <w:rPr>
      <w:rFonts w:ascii="Arial" w:hAnsi="Arial" w:cs="Arial"/>
      <w:i/>
      <w:iCs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9"/>
    <w:locked/>
    <w:rsid w:val="00857699"/>
    <w:rPr>
      <w:rFonts w:ascii="Arial" w:hAnsi="Arial" w:cs="Arial"/>
      <w:i/>
      <w:iCs/>
      <w:sz w:val="18"/>
      <w:szCs w:val="18"/>
    </w:rPr>
  </w:style>
  <w:style w:type="paragraph" w:styleId="Recuodecorpodetexto">
    <w:name w:val="Body Text Indent"/>
    <w:basedOn w:val="Normal"/>
    <w:link w:val="RecuodecorpodetextoChar"/>
    <w:uiPriority w:val="99"/>
    <w:rsid w:val="00D4022F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locked/>
    <w:rsid w:val="00217C33"/>
    <w:rPr>
      <w:rFonts w:cs="Times New Roman"/>
      <w:sz w:val="24"/>
      <w:szCs w:val="24"/>
    </w:rPr>
  </w:style>
  <w:style w:type="paragraph" w:styleId="Cabealho">
    <w:name w:val="header"/>
    <w:aliases w:val="hd,he"/>
    <w:basedOn w:val="Normal"/>
    <w:link w:val="CabealhoChar"/>
    <w:uiPriority w:val="99"/>
    <w:rsid w:val="00D4022F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aliases w:val="hd Char,he Char"/>
    <w:basedOn w:val="Fontepargpadro"/>
    <w:link w:val="Cabealho"/>
    <w:uiPriority w:val="99"/>
    <w:semiHidden/>
    <w:locked/>
    <w:rsid w:val="00857699"/>
    <w:rPr>
      <w:rFonts w:cs="Times New Roman"/>
      <w:sz w:val="24"/>
      <w:szCs w:val="24"/>
    </w:rPr>
  </w:style>
  <w:style w:type="character" w:styleId="Hyperlink">
    <w:name w:val="Hyperlink"/>
    <w:basedOn w:val="Fontepargpadro"/>
    <w:uiPriority w:val="99"/>
    <w:rsid w:val="00D4022F"/>
    <w:rPr>
      <w:rFonts w:cs="Times New Roman"/>
      <w:color w:val="0000FF"/>
      <w:u w:val="single"/>
    </w:rPr>
  </w:style>
  <w:style w:type="paragraph" w:styleId="Ttulo">
    <w:name w:val="Title"/>
    <w:basedOn w:val="Normal"/>
    <w:link w:val="TtuloChar"/>
    <w:uiPriority w:val="99"/>
    <w:qFormat/>
    <w:rsid w:val="00D4022F"/>
    <w:pPr>
      <w:ind w:right="51"/>
      <w:jc w:val="center"/>
      <w:outlineLvl w:val="0"/>
    </w:pPr>
    <w:rPr>
      <w:rFonts w:ascii="Arial" w:hAnsi="Arial" w:cs="Arial"/>
      <w:b/>
      <w:bCs/>
    </w:rPr>
  </w:style>
  <w:style w:type="character" w:customStyle="1" w:styleId="TtuloChar">
    <w:name w:val="Título Char"/>
    <w:basedOn w:val="Fontepargpadro"/>
    <w:link w:val="Ttulo"/>
    <w:uiPriority w:val="99"/>
    <w:locked/>
    <w:rsid w:val="00857699"/>
    <w:rPr>
      <w:rFonts w:ascii="Cambria" w:hAnsi="Cambria" w:cs="Times New Roman"/>
      <w:b/>
      <w:bCs/>
      <w:kern w:val="28"/>
      <w:sz w:val="32"/>
      <w:szCs w:val="32"/>
    </w:rPr>
  </w:style>
  <w:style w:type="paragraph" w:styleId="Corpodetexto3">
    <w:name w:val="Body Text 3"/>
    <w:basedOn w:val="Normal"/>
    <w:link w:val="Corpodetexto3Char"/>
    <w:uiPriority w:val="99"/>
    <w:rsid w:val="00D4022F"/>
    <w:pPr>
      <w:ind w:right="-29"/>
      <w:jc w:val="both"/>
    </w:pPr>
    <w:rPr>
      <w:rFonts w:ascii="Arial" w:hAnsi="Arial" w:cs="Arial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locked/>
    <w:rsid w:val="00857699"/>
    <w:rPr>
      <w:rFonts w:cs="Times New Roman"/>
      <w:sz w:val="16"/>
      <w:szCs w:val="16"/>
    </w:rPr>
  </w:style>
  <w:style w:type="paragraph" w:styleId="Corpodetexto">
    <w:name w:val="Body Text"/>
    <w:aliases w:val="B,b"/>
    <w:basedOn w:val="Normal"/>
    <w:link w:val="CorpodetextoChar"/>
    <w:uiPriority w:val="99"/>
    <w:rsid w:val="00D4022F"/>
    <w:pPr>
      <w:spacing w:after="120"/>
    </w:pPr>
    <w:rPr>
      <w:rFonts w:ascii="Arial" w:hAnsi="Arial" w:cs="Arial"/>
    </w:rPr>
  </w:style>
  <w:style w:type="character" w:customStyle="1" w:styleId="CorpodetextoChar">
    <w:name w:val="Corpo de texto Char"/>
    <w:aliases w:val="B Char,b Char"/>
    <w:basedOn w:val="Fontepargpadro"/>
    <w:link w:val="Corpodetexto"/>
    <w:uiPriority w:val="99"/>
    <w:semiHidden/>
    <w:locked/>
    <w:rsid w:val="00857699"/>
    <w:rPr>
      <w:rFonts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rsid w:val="00D4022F"/>
    <w:pPr>
      <w:tabs>
        <w:tab w:val="center" w:pos="4419"/>
        <w:tab w:val="right" w:pos="8838"/>
      </w:tabs>
    </w:pPr>
    <w:rPr>
      <w:rFonts w:ascii="Arial" w:hAnsi="Arial" w:cs="Arial"/>
    </w:rPr>
  </w:style>
  <w:style w:type="character" w:customStyle="1" w:styleId="RodapChar">
    <w:name w:val="Rodapé Char"/>
    <w:basedOn w:val="Fontepargpadro"/>
    <w:link w:val="Rodap"/>
    <w:uiPriority w:val="99"/>
    <w:locked/>
    <w:rsid w:val="00412252"/>
    <w:rPr>
      <w:rFonts w:ascii="Arial" w:hAnsi="Arial" w:cs="Arial"/>
      <w:sz w:val="24"/>
      <w:szCs w:val="24"/>
    </w:rPr>
  </w:style>
  <w:style w:type="paragraph" w:styleId="Textoembloco">
    <w:name w:val="Block Text"/>
    <w:basedOn w:val="Normal"/>
    <w:uiPriority w:val="99"/>
    <w:rsid w:val="00D4022F"/>
    <w:pPr>
      <w:ind w:left="180" w:right="22"/>
      <w:jc w:val="both"/>
    </w:pPr>
    <w:rPr>
      <w:rFonts w:ascii="Arial" w:hAnsi="Arial" w:cs="Arial"/>
    </w:rPr>
  </w:style>
  <w:style w:type="paragraph" w:styleId="Recuodecorpodetexto2">
    <w:name w:val="Body Text Indent 2"/>
    <w:basedOn w:val="Normal"/>
    <w:link w:val="Recuodecorpodetexto2Char"/>
    <w:uiPriority w:val="99"/>
    <w:rsid w:val="00D4022F"/>
    <w:pPr>
      <w:tabs>
        <w:tab w:val="left" w:pos="1418"/>
      </w:tabs>
      <w:autoSpaceDE/>
      <w:autoSpaceDN/>
      <w:ind w:left="1560"/>
    </w:pPr>
    <w:rPr>
      <w:rFonts w:ascii="Albertus Medium" w:hAnsi="Albertus Medium"/>
      <w:b/>
      <w:color w:val="0000FF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locked/>
    <w:rsid w:val="00857699"/>
    <w:rPr>
      <w:rFonts w:cs="Times New Roman"/>
      <w:sz w:val="24"/>
      <w:szCs w:val="24"/>
    </w:rPr>
  </w:style>
  <w:style w:type="character" w:styleId="Nmerodepgina">
    <w:name w:val="page number"/>
    <w:basedOn w:val="Fontepargpadro"/>
    <w:uiPriority w:val="99"/>
    <w:rsid w:val="00D4022F"/>
    <w:rPr>
      <w:rFonts w:cs="Times New Roman"/>
    </w:rPr>
  </w:style>
  <w:style w:type="character" w:styleId="HiperlinkVisitado">
    <w:name w:val="FollowedHyperlink"/>
    <w:basedOn w:val="Fontepargpadro"/>
    <w:uiPriority w:val="99"/>
    <w:rsid w:val="00D4022F"/>
    <w:rPr>
      <w:rFonts w:cs="Times New Roman"/>
      <w:color w:val="800080"/>
      <w:u w:val="single"/>
    </w:rPr>
  </w:style>
  <w:style w:type="paragraph" w:customStyle="1" w:styleId="xl24">
    <w:name w:val="xl24"/>
    <w:basedOn w:val="Normal"/>
    <w:uiPriority w:val="99"/>
    <w:rsid w:val="00D4022F"/>
    <w:pPr>
      <w:spacing w:before="100" w:after="100"/>
    </w:pPr>
  </w:style>
  <w:style w:type="paragraph" w:customStyle="1" w:styleId="xl25">
    <w:name w:val="xl25"/>
    <w:basedOn w:val="Normal"/>
    <w:uiPriority w:val="99"/>
    <w:rsid w:val="00D4022F"/>
    <w:pPr>
      <w:pBdr>
        <w:bottom w:val="single" w:sz="8" w:space="0" w:color="auto"/>
        <w:right w:val="single" w:sz="8" w:space="0" w:color="auto"/>
      </w:pBdr>
      <w:spacing w:before="100" w:after="100"/>
    </w:pPr>
  </w:style>
  <w:style w:type="paragraph" w:customStyle="1" w:styleId="xl26">
    <w:name w:val="xl26"/>
    <w:basedOn w:val="Normal"/>
    <w:uiPriority w:val="99"/>
    <w:rsid w:val="00D4022F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after="100"/>
    </w:pPr>
  </w:style>
  <w:style w:type="paragraph" w:customStyle="1" w:styleId="xl27">
    <w:name w:val="xl27"/>
    <w:basedOn w:val="Normal"/>
    <w:uiPriority w:val="99"/>
    <w:rsid w:val="00D402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after="100"/>
    </w:pPr>
  </w:style>
  <w:style w:type="paragraph" w:customStyle="1" w:styleId="xl28">
    <w:name w:val="xl28"/>
    <w:basedOn w:val="Normal"/>
    <w:uiPriority w:val="99"/>
    <w:rsid w:val="00D4022F"/>
    <w:pPr>
      <w:pBdr>
        <w:left w:val="single" w:sz="8" w:space="0" w:color="auto"/>
        <w:bottom w:val="single" w:sz="4" w:space="0" w:color="auto"/>
      </w:pBdr>
      <w:spacing w:before="100" w:after="100"/>
    </w:pPr>
  </w:style>
  <w:style w:type="paragraph" w:customStyle="1" w:styleId="xl29">
    <w:name w:val="xl29"/>
    <w:basedOn w:val="Normal"/>
    <w:uiPriority w:val="99"/>
    <w:rsid w:val="00D4022F"/>
    <w:pPr>
      <w:pBdr>
        <w:left w:val="single" w:sz="8" w:space="0" w:color="auto"/>
      </w:pBdr>
      <w:spacing w:before="100" w:after="100"/>
    </w:pPr>
  </w:style>
  <w:style w:type="paragraph" w:customStyle="1" w:styleId="xl30">
    <w:name w:val="xl30"/>
    <w:basedOn w:val="Normal"/>
    <w:uiPriority w:val="99"/>
    <w:rsid w:val="00D402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31">
    <w:name w:val="xl31"/>
    <w:basedOn w:val="Normal"/>
    <w:uiPriority w:val="99"/>
    <w:rsid w:val="00D4022F"/>
    <w:pPr>
      <w:pBdr>
        <w:left w:val="single" w:sz="4" w:space="0" w:color="auto"/>
        <w:right w:val="single" w:sz="4" w:space="0" w:color="auto"/>
      </w:pBdr>
      <w:spacing w:before="100" w:after="100"/>
    </w:pPr>
  </w:style>
  <w:style w:type="paragraph" w:customStyle="1" w:styleId="xl32">
    <w:name w:val="xl32"/>
    <w:basedOn w:val="Normal"/>
    <w:uiPriority w:val="99"/>
    <w:rsid w:val="00D4022F"/>
    <w:pPr>
      <w:pBdr>
        <w:left w:val="single" w:sz="4" w:space="0" w:color="auto"/>
      </w:pBdr>
      <w:spacing w:before="100" w:after="100"/>
    </w:pPr>
  </w:style>
  <w:style w:type="paragraph" w:customStyle="1" w:styleId="xl33">
    <w:name w:val="xl33"/>
    <w:basedOn w:val="Normal"/>
    <w:uiPriority w:val="99"/>
    <w:rsid w:val="00D402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34">
    <w:name w:val="xl34"/>
    <w:basedOn w:val="Normal"/>
    <w:uiPriority w:val="99"/>
    <w:rsid w:val="00D402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35">
    <w:name w:val="xl35"/>
    <w:basedOn w:val="Normal"/>
    <w:uiPriority w:val="99"/>
    <w:rsid w:val="00D4022F"/>
    <w:pPr>
      <w:pBdr>
        <w:left w:val="single" w:sz="8" w:space="0" w:color="auto"/>
      </w:pBdr>
      <w:spacing w:before="100" w:after="100"/>
      <w:jc w:val="center"/>
    </w:pPr>
  </w:style>
  <w:style w:type="paragraph" w:customStyle="1" w:styleId="xl36">
    <w:name w:val="xl36"/>
    <w:basedOn w:val="Normal"/>
    <w:uiPriority w:val="99"/>
    <w:rsid w:val="00D402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</w:pPr>
  </w:style>
  <w:style w:type="paragraph" w:customStyle="1" w:styleId="xl37">
    <w:name w:val="xl37"/>
    <w:basedOn w:val="Normal"/>
    <w:uiPriority w:val="99"/>
    <w:rsid w:val="00D4022F"/>
    <w:pPr>
      <w:spacing w:before="100" w:after="100"/>
      <w:jc w:val="center"/>
    </w:pPr>
  </w:style>
  <w:style w:type="paragraph" w:customStyle="1" w:styleId="xl38">
    <w:name w:val="xl38"/>
    <w:basedOn w:val="Normal"/>
    <w:uiPriority w:val="99"/>
    <w:rsid w:val="00D4022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after="100"/>
    </w:pPr>
  </w:style>
  <w:style w:type="paragraph" w:customStyle="1" w:styleId="xl39">
    <w:name w:val="xl39"/>
    <w:basedOn w:val="Normal"/>
    <w:uiPriority w:val="99"/>
    <w:rsid w:val="00D4022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after="100"/>
    </w:pPr>
  </w:style>
  <w:style w:type="paragraph" w:customStyle="1" w:styleId="xl40">
    <w:name w:val="xl40"/>
    <w:basedOn w:val="Normal"/>
    <w:uiPriority w:val="99"/>
    <w:rsid w:val="00D4022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41">
    <w:name w:val="xl41"/>
    <w:basedOn w:val="Normal"/>
    <w:uiPriority w:val="99"/>
    <w:rsid w:val="00D4022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42">
    <w:name w:val="xl42"/>
    <w:basedOn w:val="Normal"/>
    <w:uiPriority w:val="99"/>
    <w:rsid w:val="00D4022F"/>
    <w:pPr>
      <w:pBdr>
        <w:left w:val="single" w:sz="8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43">
    <w:name w:val="xl43"/>
    <w:basedOn w:val="Normal"/>
    <w:uiPriority w:val="99"/>
    <w:rsid w:val="00D4022F"/>
    <w:pPr>
      <w:spacing w:before="100" w:after="100"/>
    </w:pPr>
  </w:style>
  <w:style w:type="paragraph" w:customStyle="1" w:styleId="xl44">
    <w:name w:val="xl44"/>
    <w:basedOn w:val="Normal"/>
    <w:uiPriority w:val="99"/>
    <w:rsid w:val="00D4022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after="100"/>
    </w:pPr>
    <w:rPr>
      <w:rFonts w:ascii="Arial" w:hAnsi="Arial" w:cs="Arial"/>
      <w:b/>
      <w:bCs/>
    </w:rPr>
  </w:style>
  <w:style w:type="paragraph" w:customStyle="1" w:styleId="xl45">
    <w:name w:val="xl45"/>
    <w:basedOn w:val="Normal"/>
    <w:uiPriority w:val="99"/>
    <w:rsid w:val="00D4022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after="100"/>
    </w:pPr>
    <w:rPr>
      <w:rFonts w:ascii="Arial" w:hAnsi="Arial" w:cs="Arial"/>
      <w:b/>
      <w:bCs/>
    </w:rPr>
  </w:style>
  <w:style w:type="paragraph" w:customStyle="1" w:styleId="NormalArial">
    <w:name w:val="Normal + Arial"/>
    <w:basedOn w:val="Normal"/>
    <w:uiPriority w:val="99"/>
    <w:rsid w:val="00D4022F"/>
    <w:rPr>
      <w:sz w:val="20"/>
      <w:szCs w:val="20"/>
    </w:rPr>
  </w:style>
  <w:style w:type="character" w:customStyle="1" w:styleId="NormalArialChar">
    <w:name w:val="Normal + Arial Char"/>
    <w:basedOn w:val="Fontepargpadro"/>
    <w:uiPriority w:val="99"/>
    <w:rsid w:val="00D4022F"/>
    <w:rPr>
      <w:rFonts w:cs="Times New Roman"/>
      <w:lang w:val="pt-BR"/>
    </w:rPr>
  </w:style>
  <w:style w:type="paragraph" w:styleId="Textodebalo">
    <w:name w:val="Balloon Text"/>
    <w:basedOn w:val="Normal"/>
    <w:link w:val="TextodebaloChar"/>
    <w:uiPriority w:val="99"/>
    <w:semiHidden/>
    <w:rsid w:val="008B331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locked/>
    <w:rsid w:val="006C5AFB"/>
    <w:rPr>
      <w:rFonts w:ascii="Tahoma" w:hAnsi="Tahoma" w:cs="Tahoma"/>
      <w:sz w:val="16"/>
      <w:szCs w:val="16"/>
      <w:lang w:val="pt-BR" w:eastAsia="pt-BR" w:bidi="ar-SA"/>
    </w:rPr>
  </w:style>
  <w:style w:type="paragraph" w:styleId="Recuodecorpodetexto3">
    <w:name w:val="Body Text Indent 3"/>
    <w:basedOn w:val="Normal"/>
    <w:link w:val="Recuodecorpodetexto3Char"/>
    <w:uiPriority w:val="99"/>
    <w:rsid w:val="00D4022F"/>
    <w:pPr>
      <w:tabs>
        <w:tab w:val="left" w:pos="1560"/>
      </w:tabs>
      <w:autoSpaceDE/>
      <w:autoSpaceDN/>
      <w:spacing w:line="200" w:lineRule="atLeast"/>
      <w:ind w:left="1560"/>
      <w:jc w:val="both"/>
    </w:pPr>
    <w:rPr>
      <w:rFonts w:ascii="Albertus Medium" w:hAnsi="Albertus Medium"/>
      <w:color w:val="0000FF"/>
      <w:szCs w:val="20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locked/>
    <w:rsid w:val="00857699"/>
    <w:rPr>
      <w:rFonts w:cs="Times New Roman"/>
      <w:sz w:val="16"/>
      <w:szCs w:val="16"/>
    </w:rPr>
  </w:style>
  <w:style w:type="paragraph" w:customStyle="1" w:styleId="xl46">
    <w:name w:val="xl46"/>
    <w:basedOn w:val="Normal"/>
    <w:uiPriority w:val="99"/>
    <w:rsid w:val="00D4022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after="100"/>
      <w:jc w:val="center"/>
    </w:pPr>
    <w:rPr>
      <w:b/>
      <w:bCs/>
    </w:rPr>
  </w:style>
  <w:style w:type="paragraph" w:customStyle="1" w:styleId="xl47">
    <w:name w:val="xl47"/>
    <w:basedOn w:val="Normal"/>
    <w:uiPriority w:val="99"/>
    <w:rsid w:val="00D4022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after="100"/>
      <w:jc w:val="center"/>
    </w:pPr>
    <w:rPr>
      <w:b/>
      <w:bCs/>
      <w:sz w:val="22"/>
      <w:szCs w:val="22"/>
    </w:rPr>
  </w:style>
  <w:style w:type="paragraph" w:customStyle="1" w:styleId="xl48">
    <w:name w:val="xl48"/>
    <w:basedOn w:val="Normal"/>
    <w:uiPriority w:val="99"/>
    <w:rsid w:val="00D4022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after="100"/>
      <w:jc w:val="center"/>
    </w:pPr>
    <w:rPr>
      <w:b/>
      <w:bCs/>
    </w:rPr>
  </w:style>
  <w:style w:type="paragraph" w:customStyle="1" w:styleId="xl49">
    <w:name w:val="xl49"/>
    <w:basedOn w:val="Normal"/>
    <w:uiPriority w:val="99"/>
    <w:rsid w:val="00D4022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after="100"/>
      <w:jc w:val="center"/>
    </w:pPr>
    <w:rPr>
      <w:b/>
      <w:bCs/>
      <w:sz w:val="22"/>
      <w:szCs w:val="22"/>
    </w:rPr>
  </w:style>
  <w:style w:type="paragraph" w:customStyle="1" w:styleId="xl50">
    <w:name w:val="xl50"/>
    <w:basedOn w:val="Normal"/>
    <w:uiPriority w:val="99"/>
    <w:rsid w:val="00D4022F"/>
    <w:pPr>
      <w:pBdr>
        <w:top w:val="single" w:sz="4" w:space="0" w:color="auto"/>
        <w:bottom w:val="single" w:sz="4" w:space="0" w:color="auto"/>
      </w:pBdr>
      <w:spacing w:before="100" w:after="100"/>
      <w:jc w:val="center"/>
    </w:pPr>
    <w:rPr>
      <w:b/>
      <w:bCs/>
      <w:sz w:val="22"/>
      <w:szCs w:val="22"/>
    </w:rPr>
  </w:style>
  <w:style w:type="paragraph" w:customStyle="1" w:styleId="xl51">
    <w:name w:val="xl51"/>
    <w:basedOn w:val="Normal"/>
    <w:uiPriority w:val="99"/>
    <w:rsid w:val="00D4022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after="100"/>
      <w:jc w:val="center"/>
    </w:pPr>
    <w:rPr>
      <w:b/>
      <w:bCs/>
      <w:sz w:val="22"/>
      <w:szCs w:val="22"/>
    </w:rPr>
  </w:style>
  <w:style w:type="paragraph" w:customStyle="1" w:styleId="xl52">
    <w:name w:val="xl52"/>
    <w:basedOn w:val="Normal"/>
    <w:uiPriority w:val="99"/>
    <w:rsid w:val="00D4022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after="100"/>
      <w:jc w:val="center"/>
    </w:pPr>
    <w:rPr>
      <w:b/>
      <w:bCs/>
      <w:sz w:val="22"/>
      <w:szCs w:val="22"/>
    </w:rPr>
  </w:style>
  <w:style w:type="paragraph" w:customStyle="1" w:styleId="xl53">
    <w:name w:val="xl53"/>
    <w:basedOn w:val="Normal"/>
    <w:uiPriority w:val="99"/>
    <w:rsid w:val="00D4022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after="100"/>
      <w:jc w:val="center"/>
    </w:pPr>
    <w:rPr>
      <w:b/>
      <w:bCs/>
    </w:rPr>
  </w:style>
  <w:style w:type="paragraph" w:customStyle="1" w:styleId="xl54">
    <w:name w:val="xl54"/>
    <w:basedOn w:val="Normal"/>
    <w:uiPriority w:val="99"/>
    <w:rsid w:val="00D4022F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after="100"/>
      <w:jc w:val="center"/>
    </w:pPr>
    <w:rPr>
      <w:b/>
      <w:bCs/>
    </w:rPr>
  </w:style>
  <w:style w:type="character" w:styleId="Refdecomentrio">
    <w:name w:val="annotation reference"/>
    <w:basedOn w:val="Fontepargpadro"/>
    <w:uiPriority w:val="99"/>
    <w:semiHidden/>
    <w:rsid w:val="00D4022F"/>
    <w:rPr>
      <w:rFonts w:cs="Times New Roman"/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rsid w:val="00D4022F"/>
    <w:pPr>
      <w:autoSpaceDE/>
      <w:autoSpaceDN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locked/>
    <w:rsid w:val="00857699"/>
    <w:rPr>
      <w:rFonts w:cs="Times New Roman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sid w:val="00D4022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locked/>
    <w:rsid w:val="00857699"/>
    <w:rPr>
      <w:rFonts w:cs="Times New Roman"/>
      <w:b/>
      <w:bCs/>
      <w:sz w:val="20"/>
      <w:szCs w:val="20"/>
    </w:rPr>
  </w:style>
  <w:style w:type="paragraph" w:styleId="Legenda">
    <w:name w:val="caption"/>
    <w:basedOn w:val="Normal"/>
    <w:next w:val="Normal"/>
    <w:uiPriority w:val="99"/>
    <w:qFormat/>
    <w:rsid w:val="00D4022F"/>
    <w:pPr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</w:tabs>
      <w:suppressAutoHyphens/>
      <w:jc w:val="center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55">
    <w:name w:val="xl55"/>
    <w:basedOn w:val="Normal"/>
    <w:uiPriority w:val="99"/>
    <w:rsid w:val="00D4022F"/>
    <w:pPr>
      <w:pBdr>
        <w:bottom w:val="single" w:sz="4" w:space="0" w:color="auto"/>
        <w:right w:val="single" w:sz="8" w:space="0" w:color="auto"/>
      </w:pBdr>
      <w:spacing w:before="100" w:after="100"/>
      <w:jc w:val="center"/>
    </w:pPr>
    <w:rPr>
      <w:rFonts w:ascii="Arial" w:hAnsi="Arial" w:cs="Arial"/>
      <w:b/>
      <w:bCs/>
    </w:rPr>
  </w:style>
  <w:style w:type="paragraph" w:customStyle="1" w:styleId="xl56">
    <w:name w:val="xl56"/>
    <w:basedOn w:val="Normal"/>
    <w:uiPriority w:val="99"/>
    <w:rsid w:val="00D4022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after="100"/>
      <w:jc w:val="center"/>
    </w:pPr>
  </w:style>
  <w:style w:type="paragraph" w:customStyle="1" w:styleId="xl57">
    <w:name w:val="xl57"/>
    <w:basedOn w:val="Normal"/>
    <w:uiPriority w:val="99"/>
    <w:rsid w:val="00D4022F"/>
    <w:pPr>
      <w:pBdr>
        <w:top w:val="single" w:sz="8" w:space="0" w:color="auto"/>
        <w:bottom w:val="single" w:sz="8" w:space="0" w:color="auto"/>
      </w:pBdr>
      <w:spacing w:before="100" w:after="100"/>
      <w:jc w:val="center"/>
    </w:pPr>
  </w:style>
  <w:style w:type="paragraph" w:customStyle="1" w:styleId="xl58">
    <w:name w:val="xl58"/>
    <w:basedOn w:val="Normal"/>
    <w:uiPriority w:val="99"/>
    <w:rsid w:val="00D4022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after="100"/>
      <w:jc w:val="center"/>
    </w:pPr>
  </w:style>
  <w:style w:type="paragraph" w:customStyle="1" w:styleId="xl59">
    <w:name w:val="xl59"/>
    <w:basedOn w:val="Normal"/>
    <w:uiPriority w:val="99"/>
    <w:rsid w:val="00D402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after="100"/>
      <w:jc w:val="center"/>
    </w:pPr>
    <w:rPr>
      <w:rFonts w:ascii="Arial" w:hAnsi="Arial" w:cs="Arial"/>
      <w:b/>
      <w:bCs/>
    </w:rPr>
  </w:style>
  <w:style w:type="paragraph" w:customStyle="1" w:styleId="xl60">
    <w:name w:val="xl60"/>
    <w:basedOn w:val="Normal"/>
    <w:uiPriority w:val="99"/>
    <w:rsid w:val="00D4022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after="100"/>
      <w:jc w:val="center"/>
    </w:pPr>
    <w:rPr>
      <w:rFonts w:ascii="Arial" w:hAnsi="Arial" w:cs="Arial"/>
      <w:b/>
      <w:bCs/>
    </w:rPr>
  </w:style>
  <w:style w:type="paragraph" w:customStyle="1" w:styleId="xl61">
    <w:name w:val="xl61"/>
    <w:basedOn w:val="Normal"/>
    <w:uiPriority w:val="99"/>
    <w:rsid w:val="00D4022F"/>
    <w:pPr>
      <w:pBdr>
        <w:left w:val="single" w:sz="8" w:space="0" w:color="auto"/>
        <w:bottom w:val="single" w:sz="8" w:space="0" w:color="auto"/>
      </w:pBdr>
      <w:spacing w:before="100" w:after="100"/>
      <w:jc w:val="center"/>
    </w:pPr>
    <w:rPr>
      <w:rFonts w:ascii="Arial" w:hAnsi="Arial" w:cs="Arial"/>
      <w:b/>
      <w:bCs/>
    </w:rPr>
  </w:style>
  <w:style w:type="paragraph" w:customStyle="1" w:styleId="xl62">
    <w:name w:val="xl62"/>
    <w:basedOn w:val="Normal"/>
    <w:uiPriority w:val="99"/>
    <w:rsid w:val="00D4022F"/>
    <w:pPr>
      <w:pBdr>
        <w:top w:val="single" w:sz="8" w:space="0" w:color="auto"/>
        <w:bottom w:val="single" w:sz="8" w:space="0" w:color="auto"/>
      </w:pBdr>
      <w:spacing w:before="100" w:after="100"/>
      <w:jc w:val="center"/>
    </w:pPr>
    <w:rPr>
      <w:rFonts w:ascii="Arial" w:hAnsi="Arial" w:cs="Arial"/>
      <w:b/>
      <w:bCs/>
    </w:rPr>
  </w:style>
  <w:style w:type="paragraph" w:customStyle="1" w:styleId="xl63">
    <w:name w:val="xl63"/>
    <w:basedOn w:val="Normal"/>
    <w:uiPriority w:val="99"/>
    <w:rsid w:val="00D4022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after="100"/>
      <w:jc w:val="center"/>
    </w:pPr>
    <w:rPr>
      <w:rFonts w:ascii="Arial" w:hAnsi="Arial" w:cs="Arial"/>
      <w:b/>
      <w:bCs/>
    </w:rPr>
  </w:style>
  <w:style w:type="paragraph" w:customStyle="1" w:styleId="xl64">
    <w:name w:val="xl64"/>
    <w:basedOn w:val="Normal"/>
    <w:uiPriority w:val="99"/>
    <w:rsid w:val="00D4022F"/>
    <w:pPr>
      <w:pBdr>
        <w:left w:val="single" w:sz="8" w:space="0" w:color="auto"/>
        <w:right w:val="single" w:sz="8" w:space="0" w:color="auto"/>
      </w:pBdr>
      <w:spacing w:before="100" w:after="100"/>
      <w:jc w:val="center"/>
    </w:pPr>
  </w:style>
  <w:style w:type="paragraph" w:customStyle="1" w:styleId="xl65">
    <w:name w:val="xl65"/>
    <w:basedOn w:val="Normal"/>
    <w:uiPriority w:val="99"/>
    <w:rsid w:val="00D4022F"/>
    <w:pPr>
      <w:pBdr>
        <w:bottom w:val="single" w:sz="8" w:space="0" w:color="auto"/>
      </w:pBdr>
      <w:spacing w:before="100" w:after="100"/>
      <w:jc w:val="center"/>
    </w:pPr>
  </w:style>
  <w:style w:type="paragraph" w:customStyle="1" w:styleId="xl66">
    <w:name w:val="xl66"/>
    <w:basedOn w:val="Normal"/>
    <w:uiPriority w:val="99"/>
    <w:rsid w:val="00D4022F"/>
    <w:pPr>
      <w:pBdr>
        <w:bottom w:val="single" w:sz="8" w:space="0" w:color="auto"/>
        <w:right w:val="single" w:sz="4" w:space="0" w:color="auto"/>
      </w:pBdr>
      <w:spacing w:before="100" w:after="100"/>
      <w:jc w:val="center"/>
    </w:pPr>
  </w:style>
  <w:style w:type="paragraph" w:customStyle="1" w:styleId="xl67">
    <w:name w:val="xl67"/>
    <w:basedOn w:val="Normal"/>
    <w:uiPriority w:val="99"/>
    <w:rsid w:val="00D4022F"/>
    <w:pPr>
      <w:pBdr>
        <w:top w:val="single" w:sz="8" w:space="0" w:color="auto"/>
        <w:bottom w:val="single" w:sz="8" w:space="0" w:color="auto"/>
      </w:pBdr>
      <w:spacing w:before="100" w:after="100"/>
      <w:jc w:val="center"/>
    </w:pPr>
    <w:rPr>
      <w:rFonts w:ascii="Arial" w:hAnsi="Arial" w:cs="Arial"/>
      <w:b/>
      <w:bCs/>
    </w:rPr>
  </w:style>
  <w:style w:type="paragraph" w:customStyle="1" w:styleId="xl68">
    <w:name w:val="xl68"/>
    <w:basedOn w:val="Normal"/>
    <w:uiPriority w:val="99"/>
    <w:rsid w:val="00D4022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after="100"/>
      <w:jc w:val="center"/>
    </w:pPr>
    <w:rPr>
      <w:rFonts w:ascii="Arial" w:hAnsi="Arial" w:cs="Arial"/>
      <w:b/>
      <w:bCs/>
    </w:rPr>
  </w:style>
  <w:style w:type="paragraph" w:styleId="Subttulo">
    <w:name w:val="Subtitle"/>
    <w:basedOn w:val="Normal"/>
    <w:link w:val="SubttuloChar"/>
    <w:uiPriority w:val="99"/>
    <w:qFormat/>
    <w:rsid w:val="00D4022F"/>
    <w:rPr>
      <w:b/>
      <w:bCs/>
      <w:sz w:val="22"/>
      <w:szCs w:val="22"/>
      <w:u w:val="single"/>
    </w:rPr>
  </w:style>
  <w:style w:type="character" w:customStyle="1" w:styleId="SubttuloChar">
    <w:name w:val="Subtítulo Char"/>
    <w:basedOn w:val="Fontepargpadro"/>
    <w:link w:val="Subttulo"/>
    <w:uiPriority w:val="99"/>
    <w:locked/>
    <w:rsid w:val="00857699"/>
    <w:rPr>
      <w:rFonts w:ascii="Cambria" w:hAnsi="Cambria" w:cs="Times New Roman"/>
      <w:sz w:val="24"/>
      <w:szCs w:val="24"/>
    </w:rPr>
  </w:style>
  <w:style w:type="paragraph" w:customStyle="1" w:styleId="tens">
    <w:name w:val="Ítens"/>
    <w:basedOn w:val="Normal"/>
    <w:uiPriority w:val="99"/>
    <w:rsid w:val="00D4022F"/>
    <w:pPr>
      <w:ind w:left="709" w:hanging="709"/>
      <w:jc w:val="both"/>
    </w:pPr>
    <w:rPr>
      <w:rFonts w:ascii="Courier New" w:hAnsi="Courier New" w:cs="Courier New"/>
    </w:rPr>
  </w:style>
  <w:style w:type="paragraph" w:customStyle="1" w:styleId="font5">
    <w:name w:val="font5"/>
    <w:basedOn w:val="Normal"/>
    <w:uiPriority w:val="99"/>
    <w:rsid w:val="00D4022F"/>
    <w:pPr>
      <w:autoSpaceDE/>
      <w:autoSpaceDN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D402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Normal"/>
    <w:uiPriority w:val="99"/>
    <w:rsid w:val="00D4022F"/>
    <w:pPr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1">
    <w:name w:val="xl71"/>
    <w:basedOn w:val="Normal"/>
    <w:uiPriority w:val="99"/>
    <w:rsid w:val="00D4022F"/>
    <w:pPr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Normal"/>
    <w:uiPriority w:val="99"/>
    <w:rsid w:val="00D4022F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</w:rPr>
  </w:style>
  <w:style w:type="paragraph" w:customStyle="1" w:styleId="xl73">
    <w:name w:val="xl73"/>
    <w:basedOn w:val="Normal"/>
    <w:uiPriority w:val="99"/>
    <w:rsid w:val="00D4022F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74">
    <w:name w:val="xl74"/>
    <w:basedOn w:val="Normal"/>
    <w:uiPriority w:val="99"/>
    <w:rsid w:val="00D4022F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Arial Unicode MS"/>
    </w:rPr>
  </w:style>
  <w:style w:type="paragraph" w:customStyle="1" w:styleId="xl75">
    <w:name w:val="xl75"/>
    <w:basedOn w:val="Normal"/>
    <w:uiPriority w:val="99"/>
    <w:rsid w:val="00D4022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76">
    <w:name w:val="xl76"/>
    <w:basedOn w:val="Normal"/>
    <w:uiPriority w:val="99"/>
    <w:rsid w:val="00D4022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77">
    <w:name w:val="xl77"/>
    <w:basedOn w:val="Normal"/>
    <w:uiPriority w:val="99"/>
    <w:rsid w:val="00D4022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78">
    <w:name w:val="xl78"/>
    <w:basedOn w:val="Normal"/>
    <w:uiPriority w:val="99"/>
    <w:rsid w:val="00D4022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79">
    <w:name w:val="xl79"/>
    <w:basedOn w:val="Normal"/>
    <w:uiPriority w:val="99"/>
    <w:rsid w:val="00D4022F"/>
    <w:pPr>
      <w:pBdr>
        <w:lef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0">
    <w:name w:val="xl80"/>
    <w:basedOn w:val="Normal"/>
    <w:uiPriority w:val="99"/>
    <w:rsid w:val="00D4022F"/>
    <w:pPr>
      <w:pBdr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1">
    <w:name w:val="xl81"/>
    <w:basedOn w:val="Normal"/>
    <w:uiPriority w:val="99"/>
    <w:rsid w:val="00D4022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82">
    <w:name w:val="xl82"/>
    <w:basedOn w:val="Normal"/>
    <w:uiPriority w:val="99"/>
    <w:rsid w:val="00D4022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Normal"/>
    <w:uiPriority w:val="99"/>
    <w:rsid w:val="00D4022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4">
    <w:name w:val="xl84"/>
    <w:basedOn w:val="Normal"/>
    <w:uiPriority w:val="99"/>
    <w:rsid w:val="00D4022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5">
    <w:name w:val="xl85"/>
    <w:basedOn w:val="Normal"/>
    <w:uiPriority w:val="99"/>
    <w:rsid w:val="00D4022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86">
    <w:name w:val="xl86"/>
    <w:basedOn w:val="Normal"/>
    <w:uiPriority w:val="99"/>
    <w:rsid w:val="00D4022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87">
    <w:name w:val="xl87"/>
    <w:basedOn w:val="Normal"/>
    <w:uiPriority w:val="99"/>
    <w:rsid w:val="00D4022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8">
    <w:name w:val="xl88"/>
    <w:basedOn w:val="Normal"/>
    <w:uiPriority w:val="99"/>
    <w:rsid w:val="00D4022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89">
    <w:name w:val="xl89"/>
    <w:basedOn w:val="Normal"/>
    <w:uiPriority w:val="99"/>
    <w:rsid w:val="00D4022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0">
    <w:name w:val="xl90"/>
    <w:basedOn w:val="Normal"/>
    <w:uiPriority w:val="99"/>
    <w:rsid w:val="00D4022F"/>
    <w:pPr>
      <w:pBdr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91">
    <w:name w:val="xl91"/>
    <w:basedOn w:val="Normal"/>
    <w:uiPriority w:val="99"/>
    <w:rsid w:val="00D4022F"/>
    <w:pPr>
      <w:pBdr>
        <w:right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92">
    <w:name w:val="xl92"/>
    <w:basedOn w:val="Normal"/>
    <w:uiPriority w:val="99"/>
    <w:rsid w:val="00D4022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93">
    <w:name w:val="xl93"/>
    <w:basedOn w:val="Normal"/>
    <w:uiPriority w:val="99"/>
    <w:rsid w:val="00D4022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</w:rPr>
  </w:style>
  <w:style w:type="paragraph" w:customStyle="1" w:styleId="xl94">
    <w:name w:val="xl94"/>
    <w:basedOn w:val="Normal"/>
    <w:uiPriority w:val="99"/>
    <w:rsid w:val="00D4022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5">
    <w:name w:val="xl95"/>
    <w:basedOn w:val="Normal"/>
    <w:uiPriority w:val="99"/>
    <w:rsid w:val="00D4022F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</w:rPr>
  </w:style>
  <w:style w:type="paragraph" w:customStyle="1" w:styleId="xl96">
    <w:name w:val="xl96"/>
    <w:basedOn w:val="Normal"/>
    <w:uiPriority w:val="99"/>
    <w:rsid w:val="00D4022F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7">
    <w:name w:val="xl97"/>
    <w:basedOn w:val="Normal"/>
    <w:uiPriority w:val="99"/>
    <w:rsid w:val="00D4022F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98">
    <w:name w:val="xl98"/>
    <w:basedOn w:val="Normal"/>
    <w:uiPriority w:val="99"/>
    <w:rsid w:val="00D4022F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9">
    <w:name w:val="xl99"/>
    <w:basedOn w:val="Normal"/>
    <w:uiPriority w:val="99"/>
    <w:rsid w:val="00D4022F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0">
    <w:name w:val="xl100"/>
    <w:basedOn w:val="Normal"/>
    <w:uiPriority w:val="99"/>
    <w:rsid w:val="00D4022F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</w:rPr>
  </w:style>
  <w:style w:type="paragraph" w:customStyle="1" w:styleId="xl101">
    <w:name w:val="xl101"/>
    <w:basedOn w:val="Normal"/>
    <w:uiPriority w:val="99"/>
    <w:rsid w:val="00D402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02">
    <w:name w:val="xl102"/>
    <w:basedOn w:val="Normal"/>
    <w:uiPriority w:val="99"/>
    <w:rsid w:val="00D4022F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 Unicode MS"/>
    </w:rPr>
  </w:style>
  <w:style w:type="paragraph" w:customStyle="1" w:styleId="xl103">
    <w:name w:val="xl103"/>
    <w:basedOn w:val="Normal"/>
    <w:uiPriority w:val="99"/>
    <w:rsid w:val="00D4022F"/>
    <w:pPr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04">
    <w:name w:val="xl104"/>
    <w:basedOn w:val="Normal"/>
    <w:uiPriority w:val="99"/>
    <w:rsid w:val="00D4022F"/>
    <w:pPr>
      <w:pBdr>
        <w:left w:val="single" w:sz="4" w:space="0" w:color="auto"/>
        <w:bottom w:val="single" w:sz="4" w:space="0" w:color="auto"/>
        <w:right w:val="single" w:sz="4" w:space="0" w:color="0000FF"/>
      </w:pBdr>
      <w:autoSpaceDE/>
      <w:autoSpaceDN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5">
    <w:name w:val="xl105"/>
    <w:basedOn w:val="Normal"/>
    <w:uiPriority w:val="99"/>
    <w:rsid w:val="00D4022F"/>
    <w:pPr>
      <w:pBdr>
        <w:left w:val="single" w:sz="4" w:space="0" w:color="0000FF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06">
    <w:name w:val="xl106"/>
    <w:basedOn w:val="Normal"/>
    <w:uiPriority w:val="99"/>
    <w:rsid w:val="00D4022F"/>
    <w:pPr>
      <w:pBdr>
        <w:left w:val="single" w:sz="4" w:space="0" w:color="auto"/>
        <w:right w:val="single" w:sz="4" w:space="0" w:color="0000FF"/>
      </w:pBdr>
      <w:autoSpaceDE/>
      <w:autoSpaceDN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Normal"/>
    <w:uiPriority w:val="99"/>
    <w:rsid w:val="00D4022F"/>
    <w:pPr>
      <w:pBdr>
        <w:left w:val="single" w:sz="4" w:space="0" w:color="0000FF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Normal"/>
    <w:uiPriority w:val="99"/>
    <w:rsid w:val="00D4022F"/>
    <w:pPr>
      <w:pBdr>
        <w:top w:val="single" w:sz="4" w:space="0" w:color="auto"/>
        <w:left w:val="single" w:sz="4" w:space="0" w:color="auto"/>
        <w:bottom w:val="single" w:sz="4" w:space="0" w:color="0000FF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Normal"/>
    <w:uiPriority w:val="99"/>
    <w:rsid w:val="00D4022F"/>
    <w:pPr>
      <w:pBdr>
        <w:top w:val="single" w:sz="4" w:space="0" w:color="0000FF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Normal"/>
    <w:uiPriority w:val="99"/>
    <w:rsid w:val="00D4022F"/>
    <w:pPr>
      <w:pBdr>
        <w:top w:val="single" w:sz="4" w:space="0" w:color="auto"/>
        <w:left w:val="single" w:sz="4" w:space="0" w:color="auto"/>
        <w:bottom w:val="single" w:sz="4" w:space="0" w:color="0000FF"/>
        <w:right w:val="single" w:sz="4" w:space="0" w:color="0000FF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1">
    <w:name w:val="xl111"/>
    <w:basedOn w:val="Normal"/>
    <w:uiPriority w:val="99"/>
    <w:rsid w:val="00D4022F"/>
    <w:pPr>
      <w:pBdr>
        <w:top w:val="single" w:sz="4" w:space="0" w:color="auto"/>
        <w:left w:val="single" w:sz="4" w:space="0" w:color="0000FF"/>
        <w:bottom w:val="single" w:sz="4" w:space="0" w:color="0000FF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2">
    <w:name w:val="xl112"/>
    <w:basedOn w:val="Normal"/>
    <w:uiPriority w:val="99"/>
    <w:rsid w:val="00D4022F"/>
    <w:pPr>
      <w:pBdr>
        <w:top w:val="single" w:sz="4" w:space="0" w:color="0000FF"/>
        <w:left w:val="single" w:sz="4" w:space="0" w:color="auto"/>
        <w:bottom w:val="single" w:sz="4" w:space="0" w:color="auto"/>
        <w:right w:val="single" w:sz="4" w:space="0" w:color="0000FF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3">
    <w:name w:val="xl113"/>
    <w:basedOn w:val="Normal"/>
    <w:uiPriority w:val="99"/>
    <w:rsid w:val="00D4022F"/>
    <w:pPr>
      <w:pBdr>
        <w:top w:val="single" w:sz="4" w:space="0" w:color="0000FF"/>
        <w:left w:val="single" w:sz="4" w:space="0" w:color="0000FF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4">
    <w:name w:val="xl114"/>
    <w:basedOn w:val="Normal"/>
    <w:uiPriority w:val="99"/>
    <w:rsid w:val="00D4022F"/>
    <w:pPr>
      <w:pBdr>
        <w:left w:val="single" w:sz="4" w:space="0" w:color="auto"/>
        <w:right w:val="single" w:sz="4" w:space="0" w:color="0000FF"/>
      </w:pBdr>
      <w:autoSpaceDE/>
      <w:autoSpaceDN/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Normal"/>
    <w:uiPriority w:val="99"/>
    <w:rsid w:val="00D4022F"/>
    <w:pPr>
      <w:pBdr>
        <w:left w:val="single" w:sz="4" w:space="0" w:color="0000FF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Normal"/>
    <w:uiPriority w:val="99"/>
    <w:rsid w:val="00D4022F"/>
    <w:pPr>
      <w:pBdr>
        <w:left w:val="single" w:sz="4" w:space="0" w:color="auto"/>
        <w:right w:val="single" w:sz="4" w:space="0" w:color="0000FF"/>
      </w:pBdr>
      <w:shd w:val="clear" w:color="auto" w:fill="C0C0C0"/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7">
    <w:name w:val="xl117"/>
    <w:basedOn w:val="Normal"/>
    <w:uiPriority w:val="99"/>
    <w:rsid w:val="00D4022F"/>
    <w:pPr>
      <w:pBdr>
        <w:left w:val="single" w:sz="4" w:space="0" w:color="0000FF"/>
        <w:right w:val="single" w:sz="4" w:space="0" w:color="auto"/>
      </w:pBdr>
      <w:shd w:val="clear" w:color="auto" w:fill="C0C0C0"/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8">
    <w:name w:val="xl118"/>
    <w:basedOn w:val="Normal"/>
    <w:uiPriority w:val="99"/>
    <w:rsid w:val="00D4022F"/>
    <w:pPr>
      <w:pBdr>
        <w:left w:val="single" w:sz="4" w:space="0" w:color="auto"/>
        <w:right w:val="single" w:sz="4" w:space="0" w:color="0000FF"/>
      </w:pBdr>
      <w:autoSpaceDE/>
      <w:autoSpaceDN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19">
    <w:name w:val="xl119"/>
    <w:basedOn w:val="Normal"/>
    <w:uiPriority w:val="99"/>
    <w:rsid w:val="00D4022F"/>
    <w:pPr>
      <w:pBdr>
        <w:left w:val="single" w:sz="4" w:space="0" w:color="0000FF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20">
    <w:name w:val="xl120"/>
    <w:basedOn w:val="Normal"/>
    <w:uiPriority w:val="99"/>
    <w:rsid w:val="00D4022F"/>
    <w:pPr>
      <w:pBdr>
        <w:top w:val="single" w:sz="4" w:space="0" w:color="auto"/>
        <w:left w:val="single" w:sz="4" w:space="0" w:color="auto"/>
        <w:bottom w:val="single" w:sz="4" w:space="0" w:color="0000FF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1">
    <w:name w:val="xl121"/>
    <w:basedOn w:val="Normal"/>
    <w:uiPriority w:val="99"/>
    <w:rsid w:val="00D4022F"/>
    <w:pPr>
      <w:pBdr>
        <w:top w:val="single" w:sz="4" w:space="0" w:color="0000FF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2">
    <w:name w:val="xl122"/>
    <w:basedOn w:val="Normal"/>
    <w:uiPriority w:val="99"/>
    <w:rsid w:val="00D402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0000FF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23">
    <w:name w:val="xl123"/>
    <w:basedOn w:val="Normal"/>
    <w:uiPriority w:val="99"/>
    <w:rsid w:val="00D4022F"/>
    <w:pPr>
      <w:pBdr>
        <w:top w:val="single" w:sz="4" w:space="0" w:color="auto"/>
        <w:left w:val="single" w:sz="4" w:space="0" w:color="0000FF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24">
    <w:name w:val="xl124"/>
    <w:basedOn w:val="Normal"/>
    <w:uiPriority w:val="99"/>
    <w:rsid w:val="00D4022F"/>
    <w:pPr>
      <w:pBdr>
        <w:left w:val="single" w:sz="4" w:space="0" w:color="auto"/>
        <w:right w:val="single" w:sz="4" w:space="0" w:color="0000FF"/>
      </w:pBdr>
      <w:autoSpaceDE/>
      <w:autoSpaceDN/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25">
    <w:name w:val="xl125"/>
    <w:basedOn w:val="Normal"/>
    <w:uiPriority w:val="99"/>
    <w:rsid w:val="00D4022F"/>
    <w:pPr>
      <w:pBdr>
        <w:left w:val="single" w:sz="4" w:space="0" w:color="0000FF"/>
        <w:right w:val="single" w:sz="4" w:space="0" w:color="auto"/>
      </w:pBdr>
      <w:autoSpaceDE/>
      <w:autoSpaceDN/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26">
    <w:name w:val="xl126"/>
    <w:basedOn w:val="Normal"/>
    <w:uiPriority w:val="99"/>
    <w:rsid w:val="00D4022F"/>
    <w:pPr>
      <w:pBdr>
        <w:left w:val="single" w:sz="4" w:space="0" w:color="auto"/>
        <w:right w:val="single" w:sz="4" w:space="0" w:color="0000FF"/>
      </w:pBdr>
      <w:autoSpaceDE/>
      <w:autoSpaceDN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27">
    <w:name w:val="xl127"/>
    <w:basedOn w:val="Normal"/>
    <w:uiPriority w:val="99"/>
    <w:rsid w:val="00D4022F"/>
    <w:pPr>
      <w:pBdr>
        <w:left w:val="single" w:sz="4" w:space="0" w:color="0000FF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NormalWeb">
    <w:name w:val="Normal (Web)"/>
    <w:basedOn w:val="Normal"/>
    <w:uiPriority w:val="99"/>
    <w:rsid w:val="00D4022F"/>
    <w:pPr>
      <w:autoSpaceDE/>
      <w:autoSpaceDN/>
      <w:spacing w:before="100" w:beforeAutospacing="1" w:after="100" w:afterAutospacing="1"/>
    </w:pPr>
  </w:style>
  <w:style w:type="paragraph" w:customStyle="1" w:styleId="Ttulo1Heading111">
    <w:name w:val="Título 1.Heading 111"/>
    <w:basedOn w:val="Normal"/>
    <w:next w:val="Normal"/>
    <w:uiPriority w:val="99"/>
    <w:rsid w:val="00D4022F"/>
    <w:pPr>
      <w:keepNext/>
      <w:outlineLvl w:val="0"/>
    </w:pPr>
    <w:rPr>
      <w:rFonts w:ascii="Arial" w:hAnsi="Arial" w:cs="Arial"/>
      <w:b/>
      <w:bCs/>
    </w:rPr>
  </w:style>
  <w:style w:type="paragraph" w:styleId="Sumrio1">
    <w:name w:val="toc 1"/>
    <w:basedOn w:val="Normal"/>
    <w:next w:val="Normal"/>
    <w:autoRedefine/>
    <w:uiPriority w:val="99"/>
    <w:semiHidden/>
    <w:rsid w:val="00D4022F"/>
    <w:pPr>
      <w:widowControl w:val="0"/>
      <w:tabs>
        <w:tab w:val="right" w:leader="dot" w:pos="10065"/>
      </w:tabs>
      <w:spacing w:before="240"/>
      <w:jc w:val="both"/>
    </w:pPr>
    <w:rPr>
      <w:rFonts w:ascii="Arial" w:hAnsi="Arial" w:cs="Arial"/>
      <w:caps/>
      <w:noProof/>
    </w:rPr>
  </w:style>
  <w:style w:type="paragraph" w:customStyle="1" w:styleId="BodyText21">
    <w:name w:val="Body Text 21"/>
    <w:basedOn w:val="Normal"/>
    <w:uiPriority w:val="99"/>
    <w:rsid w:val="00D4022F"/>
    <w:pPr>
      <w:widowControl w:val="0"/>
      <w:suppressAutoHyphens/>
      <w:spacing w:after="120"/>
      <w:jc w:val="both"/>
    </w:pPr>
    <w:rPr>
      <w:rFonts w:ascii="Arial" w:hAnsi="Arial" w:cs="Arial"/>
    </w:rPr>
  </w:style>
  <w:style w:type="paragraph" w:customStyle="1" w:styleId="Textopadro">
    <w:name w:val="Texto padrão"/>
    <w:basedOn w:val="Normal"/>
    <w:uiPriority w:val="99"/>
    <w:rsid w:val="00D4022F"/>
    <w:pPr>
      <w:widowControl w:val="0"/>
    </w:pPr>
    <w:rPr>
      <w:lang w:val="en-US"/>
    </w:rPr>
  </w:style>
  <w:style w:type="paragraph" w:customStyle="1" w:styleId="P30">
    <w:name w:val="P30"/>
    <w:basedOn w:val="Normal"/>
    <w:uiPriority w:val="99"/>
    <w:rsid w:val="00D4022F"/>
    <w:pPr>
      <w:suppressAutoHyphens/>
      <w:jc w:val="both"/>
    </w:pPr>
    <w:rPr>
      <w:b/>
      <w:bCs/>
    </w:rPr>
  </w:style>
  <w:style w:type="paragraph" w:customStyle="1" w:styleId="Relat">
    <w:name w:val="Relat"/>
    <w:uiPriority w:val="99"/>
    <w:rsid w:val="00D4022F"/>
    <w:pPr>
      <w:tabs>
        <w:tab w:val="left" w:pos="-23"/>
        <w:tab w:val="left" w:pos="1111"/>
        <w:tab w:val="left" w:pos="1393"/>
        <w:tab w:val="left" w:pos="2101"/>
        <w:tab w:val="left" w:pos="2809"/>
        <w:tab w:val="left" w:pos="3517"/>
        <w:tab w:val="left" w:pos="4225"/>
        <w:tab w:val="left" w:pos="4933"/>
        <w:tab w:val="left" w:pos="5641"/>
        <w:tab w:val="left" w:pos="6349"/>
        <w:tab w:val="left" w:pos="7057"/>
        <w:tab w:val="left" w:pos="7765"/>
        <w:tab w:val="left" w:pos="8473"/>
      </w:tabs>
      <w:suppressAutoHyphens/>
      <w:jc w:val="both"/>
    </w:pPr>
    <w:rPr>
      <w:rFonts w:ascii="Arial" w:hAnsi="Arial" w:cs="Arial"/>
      <w:spacing w:val="-3"/>
      <w:sz w:val="24"/>
      <w:szCs w:val="24"/>
    </w:rPr>
  </w:style>
  <w:style w:type="paragraph" w:customStyle="1" w:styleId="Subitem-2">
    <w:name w:val="Subitem-2"/>
    <w:uiPriority w:val="99"/>
    <w:rsid w:val="00D4022F"/>
    <w:pPr>
      <w:keepLines/>
      <w:widowControl w:val="0"/>
      <w:tabs>
        <w:tab w:val="left" w:pos="8784"/>
      </w:tabs>
      <w:autoSpaceDE w:val="0"/>
      <w:autoSpaceDN w:val="0"/>
      <w:spacing w:before="240"/>
      <w:ind w:left="1560" w:hanging="851"/>
      <w:jc w:val="both"/>
    </w:pPr>
    <w:rPr>
      <w:rFonts w:ascii="Arial" w:hAnsi="Arial" w:cs="Arial"/>
      <w:color w:val="000000"/>
      <w:sz w:val="24"/>
      <w:szCs w:val="24"/>
    </w:rPr>
  </w:style>
  <w:style w:type="paragraph" w:styleId="Remissivo1">
    <w:name w:val="index 1"/>
    <w:basedOn w:val="Normal"/>
    <w:next w:val="Normal"/>
    <w:autoRedefine/>
    <w:uiPriority w:val="99"/>
    <w:semiHidden/>
    <w:rsid w:val="00D4022F"/>
    <w:pPr>
      <w:ind w:left="240" w:hanging="240"/>
    </w:pPr>
  </w:style>
  <w:style w:type="paragraph" w:styleId="Ttulodendiceremissivo">
    <w:name w:val="index heading"/>
    <w:basedOn w:val="Normal"/>
    <w:next w:val="Remissivo1"/>
    <w:uiPriority w:val="99"/>
    <w:semiHidden/>
    <w:rsid w:val="00D4022F"/>
    <w:pPr>
      <w:keepNext/>
      <w:spacing w:line="480" w:lineRule="exact"/>
    </w:pPr>
    <w:rPr>
      <w:caps/>
      <w:color w:val="808080"/>
      <w:kern w:val="28"/>
      <w:position w:val="-6"/>
      <w:sz w:val="36"/>
      <w:szCs w:val="36"/>
    </w:rPr>
  </w:style>
  <w:style w:type="character" w:customStyle="1" w:styleId="NormalArialChar1">
    <w:name w:val="Normal + Arial Char1"/>
    <w:basedOn w:val="Fontepargpadro"/>
    <w:uiPriority w:val="99"/>
    <w:rsid w:val="00D4022F"/>
    <w:rPr>
      <w:rFonts w:cs="Times New Roman"/>
      <w:lang w:val="pt-BR" w:eastAsia="pt-BR" w:bidi="ar-SA"/>
    </w:rPr>
  </w:style>
  <w:style w:type="paragraph" w:styleId="Corpodetexto2">
    <w:name w:val="Body Text 2"/>
    <w:basedOn w:val="Normal"/>
    <w:link w:val="Corpodetexto2Char"/>
    <w:uiPriority w:val="99"/>
    <w:rsid w:val="00D4022F"/>
    <w:pPr>
      <w:autoSpaceDE/>
      <w:autoSpaceDN/>
      <w:ind w:left="2552" w:hanging="284"/>
      <w:jc w:val="both"/>
    </w:pPr>
    <w:rPr>
      <w:rFonts w:ascii="Albertus Medium" w:hAnsi="Albertus Medium"/>
      <w:b/>
      <w:szCs w:val="20"/>
    </w:rPr>
  </w:style>
  <w:style w:type="character" w:customStyle="1" w:styleId="Corpodetexto2Char">
    <w:name w:val="Corpo de texto 2 Char"/>
    <w:basedOn w:val="Fontepargpadro"/>
    <w:link w:val="Corpodetexto2"/>
    <w:uiPriority w:val="99"/>
    <w:semiHidden/>
    <w:locked/>
    <w:rsid w:val="00857699"/>
    <w:rPr>
      <w:rFonts w:cs="Times New Roman"/>
      <w:sz w:val="24"/>
      <w:szCs w:val="24"/>
    </w:rPr>
  </w:style>
  <w:style w:type="paragraph" w:styleId="TextosemFormatao">
    <w:name w:val="Plain Text"/>
    <w:basedOn w:val="Normal"/>
    <w:link w:val="TextosemFormataoChar"/>
    <w:uiPriority w:val="99"/>
    <w:rsid w:val="00D4022F"/>
    <w:pPr>
      <w:autoSpaceDE/>
      <w:autoSpaceDN/>
    </w:pPr>
    <w:rPr>
      <w:rFonts w:ascii="Courier New" w:hAnsi="Courier New" w:cs="Courier New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semiHidden/>
    <w:locked/>
    <w:rsid w:val="00857699"/>
    <w:rPr>
      <w:rFonts w:ascii="Courier New" w:hAnsi="Courier New" w:cs="Courier New"/>
      <w:sz w:val="20"/>
      <w:szCs w:val="20"/>
    </w:rPr>
  </w:style>
  <w:style w:type="paragraph" w:styleId="Commarcadores">
    <w:name w:val="List Bullet"/>
    <w:basedOn w:val="Normal"/>
    <w:uiPriority w:val="99"/>
    <w:rsid w:val="00D4022F"/>
    <w:pPr>
      <w:autoSpaceDE/>
      <w:autoSpaceDN/>
      <w:ind w:left="283" w:hanging="283"/>
    </w:pPr>
    <w:rPr>
      <w:sz w:val="20"/>
      <w:szCs w:val="20"/>
    </w:rPr>
  </w:style>
  <w:style w:type="character" w:styleId="Forte">
    <w:name w:val="Strong"/>
    <w:basedOn w:val="Fontepargpadro"/>
    <w:uiPriority w:val="99"/>
    <w:qFormat/>
    <w:rsid w:val="00D4022F"/>
    <w:rPr>
      <w:rFonts w:cs="Times New Roman"/>
      <w:b/>
      <w:bCs/>
    </w:rPr>
  </w:style>
  <w:style w:type="paragraph" w:styleId="PargrafodaLista">
    <w:name w:val="List Paragraph"/>
    <w:basedOn w:val="Normal"/>
    <w:uiPriority w:val="34"/>
    <w:qFormat/>
    <w:rsid w:val="00C00BF8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WW-Textoembloco">
    <w:name w:val="WW-Texto em bloco"/>
    <w:basedOn w:val="Normal"/>
    <w:uiPriority w:val="99"/>
    <w:rsid w:val="00FB2659"/>
    <w:pPr>
      <w:suppressAutoHyphens/>
      <w:autoSpaceDE/>
      <w:autoSpaceDN/>
      <w:spacing w:line="360" w:lineRule="auto"/>
      <w:ind w:left="900" w:right="-81"/>
      <w:jc w:val="both"/>
    </w:pPr>
    <w:rPr>
      <w:rFonts w:ascii="Arial" w:hAnsi="Arial"/>
      <w:sz w:val="20"/>
      <w:szCs w:val="20"/>
      <w:lang w:eastAsia="en-US"/>
    </w:rPr>
  </w:style>
  <w:style w:type="table" w:styleId="Tabelacomgrade">
    <w:name w:val="Table Grid"/>
    <w:basedOn w:val="Tabelanormal"/>
    <w:uiPriority w:val="99"/>
    <w:rsid w:val="00FA54F6"/>
    <w:pPr>
      <w:autoSpaceDE w:val="0"/>
      <w:autoSpaceDN w:val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grafodaLista1">
    <w:name w:val="Parágrafo da Lista1"/>
    <w:basedOn w:val="Normal"/>
    <w:uiPriority w:val="99"/>
    <w:rsid w:val="006C5AFB"/>
    <w:pPr>
      <w:autoSpaceDE/>
      <w:autoSpaceDN/>
      <w:ind w:left="720"/>
    </w:pPr>
    <w:rPr>
      <w:rFonts w:ascii="Calibri" w:hAnsi="Calibri"/>
      <w:sz w:val="22"/>
      <w:szCs w:val="22"/>
    </w:rPr>
  </w:style>
  <w:style w:type="paragraph" w:customStyle="1" w:styleId="Corpo">
    <w:name w:val="Corpo"/>
    <w:uiPriority w:val="99"/>
    <w:rsid w:val="00667C17"/>
    <w:pPr>
      <w:widowControl w:val="0"/>
      <w:autoSpaceDE w:val="0"/>
      <w:autoSpaceDN w:val="0"/>
    </w:pPr>
    <w:rPr>
      <w:rFonts w:ascii="CG Times (W1)" w:hAnsi="CG Times (W1)" w:cs="CG Times (W1)"/>
      <w:color w:val="000000"/>
      <w:sz w:val="20"/>
      <w:szCs w:val="20"/>
    </w:rPr>
  </w:style>
  <w:style w:type="character" w:styleId="TextodoEspaoReservado">
    <w:name w:val="Placeholder Text"/>
    <w:basedOn w:val="Fontepargpadro"/>
    <w:uiPriority w:val="99"/>
    <w:semiHidden/>
    <w:rsid w:val="007D01A2"/>
    <w:rPr>
      <w:rFonts w:cs="Times New Roman"/>
      <w:color w:val="808080"/>
    </w:rPr>
  </w:style>
  <w:style w:type="table" w:styleId="ListaClara-nfase3">
    <w:name w:val="Light List Accent 3"/>
    <w:basedOn w:val="Tabelanormal"/>
    <w:uiPriority w:val="99"/>
    <w:rsid w:val="00DC317B"/>
    <w:rPr>
      <w:rFonts w:ascii="Calibri" w:hAnsi="Calibri"/>
      <w:sz w:val="20"/>
      <w:szCs w:val="20"/>
      <w:lang w:eastAsia="en-US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MapadoDocumento">
    <w:name w:val="Document Map"/>
    <w:basedOn w:val="Normal"/>
    <w:link w:val="MapadoDocumentoChar"/>
    <w:uiPriority w:val="99"/>
    <w:semiHidden/>
    <w:rsid w:val="00230E7A"/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locked/>
    <w:rsid w:val="00230E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162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62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62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62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62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62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62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62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62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62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62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62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62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62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62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6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62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62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62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62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62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62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62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62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62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62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62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62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62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62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62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62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62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62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62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62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62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62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62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62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62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62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62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62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62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62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62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62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62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62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62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62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62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62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62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62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62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62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62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62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62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62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62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62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62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62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62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62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62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62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62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icitacoes-e.com.br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licitacoes-e.com.br" TargetMode="External"/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licitacoes-e.com.br" TargetMode="External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nreitz\Desktop\PE%20-%2039_11SRP%20-%20PAPEL%20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 - 39_11SRP - PAPEL A4.dotx</Template>
  <TotalTime>8</TotalTime>
  <Pages>2</Pages>
  <Words>631</Words>
  <Characters>3410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CASAN</vt:lpstr>
    </vt:vector>
  </TitlesOfParts>
  <Company>COMPESA</Company>
  <LinksUpToDate>false</LinksUpToDate>
  <CharactersWithSpaces>4033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CASAN</dc:title>
  <dc:creator>Nilson Reitz Junior</dc:creator>
  <cp:lastModifiedBy>ADOLFO CUROTTO MARTINS </cp:lastModifiedBy>
  <cp:revision>3</cp:revision>
  <cp:lastPrinted>2013-08-30T11:35:00Z</cp:lastPrinted>
  <dcterms:created xsi:type="dcterms:W3CDTF">2013-11-19T11:19:00Z</dcterms:created>
  <dcterms:modified xsi:type="dcterms:W3CDTF">2013-11-19T11:26:00Z</dcterms:modified>
</cp:coreProperties>
</file>